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F3" w:rsidRPr="009D17B3" w:rsidRDefault="009553F3" w:rsidP="00C43ECD">
      <w:pPr>
        <w:keepNext/>
        <w:spacing w:line="320" w:lineRule="atLeast"/>
        <w:jc w:val="center"/>
        <w:rPr>
          <w:b/>
          <w:bCs/>
          <w:sz w:val="28"/>
          <w:szCs w:val="28"/>
          <w:lang w:val="nl-NL"/>
        </w:rPr>
      </w:pPr>
      <w:r w:rsidRPr="009D17B3">
        <w:rPr>
          <w:b/>
          <w:bCs/>
          <w:sz w:val="28"/>
          <w:szCs w:val="28"/>
          <w:lang w:val="nl-NL"/>
        </w:rPr>
        <w:t>Phụ lục</w:t>
      </w:r>
      <w:r w:rsidR="00C43ECD" w:rsidRPr="009D17B3">
        <w:rPr>
          <w:b/>
          <w:bCs/>
          <w:sz w:val="28"/>
          <w:szCs w:val="28"/>
          <w:lang w:val="nl-NL"/>
        </w:rPr>
        <w:t xml:space="preserve"> </w:t>
      </w:r>
      <w:r w:rsidR="00633491">
        <w:rPr>
          <w:b/>
          <w:bCs/>
          <w:sz w:val="28"/>
          <w:szCs w:val="28"/>
          <w:lang w:val="nl-NL"/>
        </w:rPr>
        <w:t>IV</w:t>
      </w:r>
    </w:p>
    <w:p w:rsidR="009553F3" w:rsidRPr="009D17B3" w:rsidRDefault="00A6190D" w:rsidP="00C43ECD">
      <w:pPr>
        <w:keepNext/>
        <w:spacing w:after="120" w:line="320" w:lineRule="atLeast"/>
        <w:jc w:val="center"/>
        <w:rPr>
          <w:b/>
          <w:bCs/>
          <w:sz w:val="28"/>
          <w:szCs w:val="28"/>
          <w:lang w:val="nl-NL"/>
        </w:rPr>
      </w:pPr>
      <w:r w:rsidRPr="009D17B3">
        <w:rPr>
          <w:b/>
          <w:bCs/>
          <w:sz w:val="28"/>
          <w:szCs w:val="28"/>
          <w:lang w:val="nl-NL"/>
        </w:rPr>
        <w:t>MẪU ĐĂNG KÝ</w:t>
      </w:r>
      <w:r w:rsidR="003636A8">
        <w:rPr>
          <w:b/>
          <w:bCs/>
          <w:sz w:val="28"/>
          <w:szCs w:val="28"/>
          <w:lang w:val="nl-NL"/>
        </w:rPr>
        <w:t xml:space="preserve"> TỰ</w:t>
      </w:r>
      <w:r w:rsidRPr="009D17B3">
        <w:rPr>
          <w:b/>
          <w:bCs/>
          <w:sz w:val="28"/>
          <w:szCs w:val="28"/>
          <w:lang w:val="nl-NL"/>
        </w:rPr>
        <w:t xml:space="preserve"> </w:t>
      </w:r>
      <w:r w:rsidR="00493DD1" w:rsidRPr="009D17B3">
        <w:rPr>
          <w:b/>
          <w:bCs/>
          <w:sz w:val="28"/>
          <w:szCs w:val="28"/>
          <w:lang w:val="nl-NL"/>
        </w:rPr>
        <w:t>CHỨNG NHẬN XUẤT XỨ HÀNG HÓA</w:t>
      </w:r>
    </w:p>
    <w:p w:rsidR="00C43ECD" w:rsidRPr="009D17B3" w:rsidRDefault="00451BF0" w:rsidP="00C43ECD">
      <w:pPr>
        <w:spacing w:line="320" w:lineRule="atLeast"/>
        <w:jc w:val="center"/>
        <w:rPr>
          <w:i/>
          <w:sz w:val="28"/>
          <w:szCs w:val="28"/>
        </w:rPr>
      </w:pPr>
      <w:r w:rsidRPr="009D17B3">
        <w:rPr>
          <w:i/>
          <w:sz w:val="28"/>
          <w:szCs w:val="28"/>
          <w:lang w:val="vi-VN"/>
        </w:rPr>
        <w:t xml:space="preserve">(Ban hành kèm theo Thông tư </w:t>
      </w:r>
      <w:r w:rsidRPr="009D17B3">
        <w:rPr>
          <w:i/>
          <w:sz w:val="28"/>
          <w:szCs w:val="28"/>
        </w:rPr>
        <w:t>số</w:t>
      </w:r>
      <w:r w:rsidR="000374E4">
        <w:rPr>
          <w:i/>
          <w:sz w:val="28"/>
          <w:szCs w:val="28"/>
        </w:rPr>
        <w:t xml:space="preserve"> 19</w:t>
      </w:r>
      <w:r w:rsidRPr="009D17B3">
        <w:rPr>
          <w:i/>
          <w:sz w:val="28"/>
          <w:szCs w:val="28"/>
        </w:rPr>
        <w:t>/20</w:t>
      </w:r>
      <w:r w:rsidR="00C43ECD" w:rsidRPr="009D17B3">
        <w:rPr>
          <w:i/>
          <w:sz w:val="28"/>
          <w:szCs w:val="28"/>
        </w:rPr>
        <w:t>20</w:t>
      </w:r>
      <w:r w:rsidR="00C43ECD" w:rsidRPr="009D17B3">
        <w:rPr>
          <w:i/>
          <w:sz w:val="28"/>
          <w:szCs w:val="28"/>
          <w:lang w:val="vi-VN"/>
        </w:rPr>
        <w:t>/TT-BCT</w:t>
      </w:r>
    </w:p>
    <w:p w:rsidR="00451BF0" w:rsidRPr="009D17B3" w:rsidRDefault="00451BF0" w:rsidP="00C43ECD">
      <w:pPr>
        <w:spacing w:line="320" w:lineRule="atLeast"/>
        <w:jc w:val="center"/>
        <w:rPr>
          <w:i/>
          <w:sz w:val="28"/>
          <w:szCs w:val="28"/>
        </w:rPr>
      </w:pPr>
      <w:r w:rsidRPr="009D17B3">
        <w:rPr>
          <w:i/>
          <w:sz w:val="28"/>
          <w:szCs w:val="28"/>
          <w:lang w:val="vi-VN"/>
        </w:rPr>
        <w:t>ngày</w:t>
      </w:r>
      <w:r w:rsidRPr="009D17B3">
        <w:rPr>
          <w:i/>
          <w:sz w:val="28"/>
          <w:szCs w:val="28"/>
        </w:rPr>
        <w:t xml:space="preserve"> </w:t>
      </w:r>
      <w:r w:rsidR="000374E4">
        <w:rPr>
          <w:i/>
          <w:sz w:val="28"/>
          <w:szCs w:val="28"/>
        </w:rPr>
        <w:t xml:space="preserve">14 </w:t>
      </w:r>
      <w:r w:rsidRPr="009D17B3">
        <w:rPr>
          <w:i/>
          <w:sz w:val="28"/>
          <w:szCs w:val="28"/>
          <w:lang w:val="vi-VN"/>
        </w:rPr>
        <w:t>tháng</w:t>
      </w:r>
      <w:r w:rsidR="000374E4">
        <w:rPr>
          <w:i/>
          <w:sz w:val="28"/>
          <w:szCs w:val="28"/>
        </w:rPr>
        <w:t xml:space="preserve"> 8 </w:t>
      </w:r>
      <w:bookmarkStart w:id="0" w:name="_GoBack"/>
      <w:bookmarkEnd w:id="0"/>
      <w:r w:rsidRPr="009D17B3">
        <w:rPr>
          <w:i/>
          <w:sz w:val="28"/>
          <w:szCs w:val="28"/>
          <w:lang w:val="vi-VN"/>
        </w:rPr>
        <w:t>năm</w:t>
      </w:r>
      <w:r w:rsidRPr="009D17B3">
        <w:rPr>
          <w:i/>
          <w:sz w:val="28"/>
          <w:szCs w:val="28"/>
        </w:rPr>
        <w:t xml:space="preserve"> 20</w:t>
      </w:r>
      <w:r w:rsidR="00C43ECD" w:rsidRPr="009D17B3">
        <w:rPr>
          <w:i/>
          <w:sz w:val="28"/>
          <w:szCs w:val="28"/>
        </w:rPr>
        <w:t xml:space="preserve">20 </w:t>
      </w:r>
      <w:r w:rsidRPr="009D17B3">
        <w:rPr>
          <w:i/>
          <w:sz w:val="28"/>
          <w:szCs w:val="28"/>
          <w:lang w:val="vi-VN"/>
        </w:rPr>
        <w:t xml:space="preserve">của </w:t>
      </w:r>
      <w:r w:rsidRPr="009D17B3">
        <w:rPr>
          <w:i/>
          <w:sz w:val="28"/>
          <w:szCs w:val="28"/>
        </w:rPr>
        <w:t xml:space="preserve">Bộ trưởng </w:t>
      </w:r>
      <w:r w:rsidRPr="009D17B3">
        <w:rPr>
          <w:i/>
          <w:sz w:val="28"/>
          <w:szCs w:val="28"/>
          <w:lang w:val="vi-VN"/>
        </w:rPr>
        <w:t>Bộ Công Thương</w:t>
      </w:r>
      <w:r w:rsidRPr="009D17B3">
        <w:rPr>
          <w:i/>
          <w:sz w:val="28"/>
          <w:szCs w:val="28"/>
        </w:rPr>
        <w:t>)</w:t>
      </w:r>
    </w:p>
    <w:p w:rsidR="009553F3" w:rsidRPr="009D17B3" w:rsidRDefault="00451BF0" w:rsidP="00C43ECD">
      <w:pPr>
        <w:keepNext/>
        <w:spacing w:line="320" w:lineRule="atLeast"/>
        <w:jc w:val="center"/>
        <w:rPr>
          <w:b/>
          <w:bCs/>
          <w:sz w:val="28"/>
          <w:szCs w:val="28"/>
          <w:vertAlign w:val="superscript"/>
        </w:rPr>
      </w:pPr>
      <w:r w:rsidRPr="009D17B3">
        <w:rPr>
          <w:b/>
          <w:bCs/>
          <w:sz w:val="28"/>
          <w:szCs w:val="28"/>
          <w:vertAlign w:val="superscript"/>
        </w:rPr>
        <w:t>_______________</w:t>
      </w:r>
    </w:p>
    <w:p w:rsidR="009553F3" w:rsidRPr="009D17B3" w:rsidRDefault="009553F3" w:rsidP="00C43ECD">
      <w:pPr>
        <w:keepNext/>
        <w:spacing w:line="320" w:lineRule="atLeast"/>
        <w:jc w:val="both"/>
        <w:rPr>
          <w:b/>
          <w:bCs/>
          <w:sz w:val="28"/>
          <w:szCs w:val="28"/>
        </w:rPr>
      </w:pPr>
    </w:p>
    <w:p w:rsidR="00704EB3" w:rsidRPr="009D17B3" w:rsidRDefault="00704EB3" w:rsidP="00C43ECD">
      <w:pPr>
        <w:keepNext/>
        <w:spacing w:line="320" w:lineRule="atLeast"/>
        <w:jc w:val="both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762"/>
      </w:tblGrid>
      <w:tr w:rsidR="009F79D7" w:rsidRPr="009D17B3" w:rsidTr="0026723C">
        <w:tc>
          <w:tcPr>
            <w:tcW w:w="1526" w:type="dxa"/>
          </w:tcPr>
          <w:p w:rsidR="009F79D7" w:rsidRPr="009D17B3" w:rsidRDefault="009F79D7" w:rsidP="00F41BC5">
            <w:pPr>
              <w:keepNext/>
              <w:spacing w:after="120" w:line="320" w:lineRule="atLeast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Mẫu 0</w:t>
            </w:r>
            <w:r w:rsidR="009C1F6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62" w:type="dxa"/>
          </w:tcPr>
          <w:p w:rsidR="009F79D7" w:rsidRPr="009D17B3" w:rsidRDefault="00B3412C" w:rsidP="00CB61AB">
            <w:pPr>
              <w:keepNext/>
              <w:spacing w:after="240" w:line="32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Đơn đề nghị </w:t>
            </w:r>
            <w:r w:rsidR="00CB6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cấp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CB61AB">
              <w:rPr>
                <w:rFonts w:ascii="Times New Roman" w:hAnsi="Times New Roman" w:cs="Times New Roman"/>
                <w:bCs/>
                <w:sz w:val="28"/>
                <w:szCs w:val="28"/>
              </w:rPr>
              <w:t>sửa đổi, bổ sung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="00CB6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Văn bản chấp thuận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tự chứng nhận xuất xứ hàng hóa</w:t>
            </w:r>
          </w:p>
        </w:tc>
      </w:tr>
      <w:tr w:rsidR="00B3412C" w:rsidRPr="009D17B3" w:rsidTr="0026723C">
        <w:tc>
          <w:tcPr>
            <w:tcW w:w="1526" w:type="dxa"/>
          </w:tcPr>
          <w:p w:rsidR="00B3412C" w:rsidRPr="009D17B3" w:rsidRDefault="00B3412C" w:rsidP="00F41BC5">
            <w:pPr>
              <w:keepNext/>
              <w:spacing w:after="120" w:line="320" w:lineRule="atLeast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Mẫu 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762" w:type="dxa"/>
          </w:tcPr>
          <w:p w:rsidR="00B3412C" w:rsidRPr="009D17B3" w:rsidRDefault="00B3412C" w:rsidP="00F6426F">
            <w:pPr>
              <w:keepNext/>
              <w:spacing w:after="240" w:line="32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Danh sách người được ủy quyền ký nội dung khai báo xuất xứ hàng hóa</w:t>
            </w:r>
          </w:p>
        </w:tc>
      </w:tr>
      <w:tr w:rsidR="00B3412C" w:rsidRPr="009D17B3" w:rsidTr="0026723C">
        <w:tc>
          <w:tcPr>
            <w:tcW w:w="1526" w:type="dxa"/>
          </w:tcPr>
          <w:p w:rsidR="00B3412C" w:rsidRPr="009D17B3" w:rsidRDefault="00B3412C" w:rsidP="00F41BC5">
            <w:pPr>
              <w:keepNext/>
              <w:spacing w:after="120" w:line="320" w:lineRule="atLeast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Mẫu 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762" w:type="dxa"/>
          </w:tcPr>
          <w:p w:rsidR="00B3412C" w:rsidRPr="009D17B3" w:rsidRDefault="00B3412C" w:rsidP="00F6426F">
            <w:pPr>
              <w:keepNext/>
              <w:spacing w:after="240" w:line="32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Báo cáo năng lực sản xuất hàng hóa đăng ký tự chứng nhận xuất xứ</w:t>
            </w:r>
          </w:p>
        </w:tc>
      </w:tr>
      <w:tr w:rsidR="00B3412C" w:rsidRPr="009D17B3" w:rsidTr="0026723C">
        <w:tc>
          <w:tcPr>
            <w:tcW w:w="1526" w:type="dxa"/>
          </w:tcPr>
          <w:p w:rsidR="00B3412C" w:rsidRPr="00B3412C" w:rsidRDefault="00B3412C" w:rsidP="00F41BC5">
            <w:pPr>
              <w:keepNext/>
              <w:spacing w:after="120" w:line="320" w:lineRule="atLeast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3412C">
              <w:rPr>
                <w:rFonts w:ascii="Times New Roman" w:hAnsi="Times New Roman" w:cs="Times New Roman"/>
                <w:bCs/>
                <w:sz w:val="28"/>
                <w:szCs w:val="28"/>
              </w:rPr>
              <w:t>Mẫu 04</w:t>
            </w:r>
          </w:p>
        </w:tc>
        <w:tc>
          <w:tcPr>
            <w:tcW w:w="7762" w:type="dxa"/>
          </w:tcPr>
          <w:p w:rsidR="00B3412C" w:rsidRPr="009D17B3" w:rsidRDefault="00B3412C" w:rsidP="00F6426F">
            <w:pPr>
              <w:keepNext/>
              <w:spacing w:after="240" w:line="32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D17B3">
              <w:rPr>
                <w:rFonts w:ascii="Times New Roman" w:hAnsi="Times New Roman" w:cs="Times New Roman"/>
                <w:bCs/>
                <w:sz w:val="28"/>
                <w:szCs w:val="28"/>
              </w:rPr>
              <w:t>Văn bản chấp thuận tự chứng nhận xuất xứ hàng hóa</w:t>
            </w:r>
          </w:p>
        </w:tc>
      </w:tr>
    </w:tbl>
    <w:p w:rsidR="0026723C" w:rsidRPr="009F79D7" w:rsidRDefault="0026723C" w:rsidP="00C43ECD">
      <w:pPr>
        <w:keepNext/>
        <w:spacing w:line="320" w:lineRule="atLeast"/>
        <w:jc w:val="both"/>
        <w:rPr>
          <w:b/>
          <w:bCs/>
          <w:sz w:val="27"/>
          <w:szCs w:val="27"/>
        </w:rPr>
      </w:pPr>
    </w:p>
    <w:sectPr w:rsidR="0026723C" w:rsidRPr="009F79D7" w:rsidSect="00DD4A60">
      <w:headerReference w:type="even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37" w:rsidRDefault="00FA3F37">
      <w:r>
        <w:separator/>
      </w:r>
    </w:p>
  </w:endnote>
  <w:endnote w:type="continuationSeparator" w:id="0">
    <w:p w:rsidR="00FA3F37" w:rsidRDefault="00FA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23C" w:rsidRDefault="0026723C" w:rsidP="004265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723C" w:rsidRDefault="0026723C" w:rsidP="00B86A7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9770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723C" w:rsidRDefault="002672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6723C" w:rsidRDefault="0026723C" w:rsidP="00B86A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37" w:rsidRDefault="00FA3F37">
      <w:r>
        <w:separator/>
      </w:r>
    </w:p>
  </w:footnote>
  <w:footnote w:type="continuationSeparator" w:id="0">
    <w:p w:rsidR="00FA3F37" w:rsidRDefault="00FA3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23C" w:rsidRDefault="0026723C" w:rsidP="00A16A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723C" w:rsidRDefault="002672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252A"/>
    <w:multiLevelType w:val="hybridMultilevel"/>
    <w:tmpl w:val="11786710"/>
    <w:lvl w:ilvl="0" w:tplc="5FE08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1D2DD9"/>
    <w:multiLevelType w:val="hybridMultilevel"/>
    <w:tmpl w:val="8B78EC1E"/>
    <w:lvl w:ilvl="0" w:tplc="DD90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1048CE"/>
    <w:multiLevelType w:val="hybridMultilevel"/>
    <w:tmpl w:val="7F58FB78"/>
    <w:lvl w:ilvl="0" w:tplc="CAF0F8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1256E"/>
    <w:multiLevelType w:val="hybridMultilevel"/>
    <w:tmpl w:val="E1446AF8"/>
    <w:lvl w:ilvl="0" w:tplc="19B6B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83607F"/>
    <w:multiLevelType w:val="hybridMultilevel"/>
    <w:tmpl w:val="08EA6F68"/>
    <w:lvl w:ilvl="0" w:tplc="192AB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B25106"/>
    <w:multiLevelType w:val="hybridMultilevel"/>
    <w:tmpl w:val="33C8D2AC"/>
    <w:lvl w:ilvl="0" w:tplc="06F41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D32243"/>
    <w:multiLevelType w:val="hybridMultilevel"/>
    <w:tmpl w:val="E09C4504"/>
    <w:lvl w:ilvl="0" w:tplc="B46631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31E91"/>
    <w:multiLevelType w:val="hybridMultilevel"/>
    <w:tmpl w:val="B85E9CC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9371FA"/>
    <w:multiLevelType w:val="hybridMultilevel"/>
    <w:tmpl w:val="6E205B20"/>
    <w:lvl w:ilvl="0" w:tplc="788892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C545C"/>
    <w:multiLevelType w:val="hybridMultilevel"/>
    <w:tmpl w:val="996C6D48"/>
    <w:lvl w:ilvl="0" w:tplc="F2E4A7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38931A9"/>
    <w:multiLevelType w:val="hybridMultilevel"/>
    <w:tmpl w:val="CD223BF4"/>
    <w:lvl w:ilvl="0" w:tplc="89BC7FD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C711F51"/>
    <w:multiLevelType w:val="hybridMultilevel"/>
    <w:tmpl w:val="C6509C18"/>
    <w:lvl w:ilvl="0" w:tplc="5810E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2F4687"/>
    <w:multiLevelType w:val="hybridMultilevel"/>
    <w:tmpl w:val="A22CE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F3"/>
    <w:rsid w:val="00002492"/>
    <w:rsid w:val="0000286F"/>
    <w:rsid w:val="000045BE"/>
    <w:rsid w:val="000049F0"/>
    <w:rsid w:val="0000572F"/>
    <w:rsid w:val="00005953"/>
    <w:rsid w:val="00005978"/>
    <w:rsid w:val="0001655E"/>
    <w:rsid w:val="00016617"/>
    <w:rsid w:val="000166A1"/>
    <w:rsid w:val="00016993"/>
    <w:rsid w:val="000211D9"/>
    <w:rsid w:val="0002264D"/>
    <w:rsid w:val="00023A07"/>
    <w:rsid w:val="00023E89"/>
    <w:rsid w:val="00024190"/>
    <w:rsid w:val="000317F4"/>
    <w:rsid w:val="00032117"/>
    <w:rsid w:val="00035D4A"/>
    <w:rsid w:val="00036156"/>
    <w:rsid w:val="000374E4"/>
    <w:rsid w:val="00037D1E"/>
    <w:rsid w:val="00040B4B"/>
    <w:rsid w:val="0004234A"/>
    <w:rsid w:val="000432ED"/>
    <w:rsid w:val="000433A7"/>
    <w:rsid w:val="000444B3"/>
    <w:rsid w:val="0004525D"/>
    <w:rsid w:val="0004595F"/>
    <w:rsid w:val="0004625F"/>
    <w:rsid w:val="00050066"/>
    <w:rsid w:val="00051CC3"/>
    <w:rsid w:val="00052154"/>
    <w:rsid w:val="00052B55"/>
    <w:rsid w:val="00052BD4"/>
    <w:rsid w:val="00052C00"/>
    <w:rsid w:val="00052E1C"/>
    <w:rsid w:val="00053D4D"/>
    <w:rsid w:val="000543CC"/>
    <w:rsid w:val="00056A70"/>
    <w:rsid w:val="00062A6F"/>
    <w:rsid w:val="00062C0B"/>
    <w:rsid w:val="00063A40"/>
    <w:rsid w:val="00064EC0"/>
    <w:rsid w:val="0006519E"/>
    <w:rsid w:val="00066D30"/>
    <w:rsid w:val="00070F27"/>
    <w:rsid w:val="00071D97"/>
    <w:rsid w:val="00072977"/>
    <w:rsid w:val="00073821"/>
    <w:rsid w:val="000745C5"/>
    <w:rsid w:val="00074EAB"/>
    <w:rsid w:val="00077F10"/>
    <w:rsid w:val="00081268"/>
    <w:rsid w:val="000850A3"/>
    <w:rsid w:val="00085165"/>
    <w:rsid w:val="0008601D"/>
    <w:rsid w:val="00086800"/>
    <w:rsid w:val="00086AB8"/>
    <w:rsid w:val="00086BFF"/>
    <w:rsid w:val="0008711A"/>
    <w:rsid w:val="00090430"/>
    <w:rsid w:val="00090E30"/>
    <w:rsid w:val="0009229E"/>
    <w:rsid w:val="0009231A"/>
    <w:rsid w:val="0009348A"/>
    <w:rsid w:val="00094E3E"/>
    <w:rsid w:val="0009537A"/>
    <w:rsid w:val="00096F08"/>
    <w:rsid w:val="0009799D"/>
    <w:rsid w:val="000A1E3C"/>
    <w:rsid w:val="000A3E11"/>
    <w:rsid w:val="000A4EDC"/>
    <w:rsid w:val="000A512D"/>
    <w:rsid w:val="000A5C94"/>
    <w:rsid w:val="000B00BA"/>
    <w:rsid w:val="000B1170"/>
    <w:rsid w:val="000B2741"/>
    <w:rsid w:val="000B3304"/>
    <w:rsid w:val="000B5E66"/>
    <w:rsid w:val="000C007A"/>
    <w:rsid w:val="000C3C1C"/>
    <w:rsid w:val="000C4F5F"/>
    <w:rsid w:val="000C6C21"/>
    <w:rsid w:val="000C71EF"/>
    <w:rsid w:val="000D07C4"/>
    <w:rsid w:val="000D2B74"/>
    <w:rsid w:val="000D3859"/>
    <w:rsid w:val="000D3F32"/>
    <w:rsid w:val="000D67B0"/>
    <w:rsid w:val="000D7BE7"/>
    <w:rsid w:val="000E0C0C"/>
    <w:rsid w:val="000E2C0B"/>
    <w:rsid w:val="000E43BC"/>
    <w:rsid w:val="000E518F"/>
    <w:rsid w:val="000E5888"/>
    <w:rsid w:val="000E7067"/>
    <w:rsid w:val="000E73FB"/>
    <w:rsid w:val="000F0291"/>
    <w:rsid w:val="000F2598"/>
    <w:rsid w:val="000F5497"/>
    <w:rsid w:val="000F7B10"/>
    <w:rsid w:val="001046AB"/>
    <w:rsid w:val="00105669"/>
    <w:rsid w:val="001061BD"/>
    <w:rsid w:val="001071F2"/>
    <w:rsid w:val="001114A1"/>
    <w:rsid w:val="00114FBC"/>
    <w:rsid w:val="00116C5A"/>
    <w:rsid w:val="00117FD4"/>
    <w:rsid w:val="0012171E"/>
    <w:rsid w:val="0012266D"/>
    <w:rsid w:val="00122C5A"/>
    <w:rsid w:val="00130F1D"/>
    <w:rsid w:val="001321B9"/>
    <w:rsid w:val="0013274E"/>
    <w:rsid w:val="00132E55"/>
    <w:rsid w:val="0013366F"/>
    <w:rsid w:val="00133909"/>
    <w:rsid w:val="001340E8"/>
    <w:rsid w:val="001363BB"/>
    <w:rsid w:val="00137052"/>
    <w:rsid w:val="0013717D"/>
    <w:rsid w:val="001402E4"/>
    <w:rsid w:val="00141BAA"/>
    <w:rsid w:val="00141BD5"/>
    <w:rsid w:val="00142C4B"/>
    <w:rsid w:val="00142EAA"/>
    <w:rsid w:val="00150F2E"/>
    <w:rsid w:val="001518A0"/>
    <w:rsid w:val="0015200B"/>
    <w:rsid w:val="001533D1"/>
    <w:rsid w:val="00153526"/>
    <w:rsid w:val="00154D18"/>
    <w:rsid w:val="00154E6C"/>
    <w:rsid w:val="00155B57"/>
    <w:rsid w:val="0015709C"/>
    <w:rsid w:val="00160EC6"/>
    <w:rsid w:val="0016209D"/>
    <w:rsid w:val="001621B6"/>
    <w:rsid w:val="00170ABA"/>
    <w:rsid w:val="00171AD9"/>
    <w:rsid w:val="00171E90"/>
    <w:rsid w:val="00171EB0"/>
    <w:rsid w:val="00172126"/>
    <w:rsid w:val="0017423D"/>
    <w:rsid w:val="00175532"/>
    <w:rsid w:val="0017702B"/>
    <w:rsid w:val="00181532"/>
    <w:rsid w:val="0018301D"/>
    <w:rsid w:val="00183326"/>
    <w:rsid w:val="001851E2"/>
    <w:rsid w:val="00185615"/>
    <w:rsid w:val="001856AE"/>
    <w:rsid w:val="00187ED9"/>
    <w:rsid w:val="001909DD"/>
    <w:rsid w:val="001915E7"/>
    <w:rsid w:val="00191BC0"/>
    <w:rsid w:val="00191E6A"/>
    <w:rsid w:val="00194C74"/>
    <w:rsid w:val="001A0391"/>
    <w:rsid w:val="001A0A4E"/>
    <w:rsid w:val="001A1D95"/>
    <w:rsid w:val="001A3343"/>
    <w:rsid w:val="001A406A"/>
    <w:rsid w:val="001A59E4"/>
    <w:rsid w:val="001A77A4"/>
    <w:rsid w:val="001B0131"/>
    <w:rsid w:val="001B27CB"/>
    <w:rsid w:val="001B6EF9"/>
    <w:rsid w:val="001B7ED1"/>
    <w:rsid w:val="001C14DE"/>
    <w:rsid w:val="001C3645"/>
    <w:rsid w:val="001C3AA5"/>
    <w:rsid w:val="001C4B2A"/>
    <w:rsid w:val="001C4D10"/>
    <w:rsid w:val="001C6301"/>
    <w:rsid w:val="001D59F2"/>
    <w:rsid w:val="001E01AD"/>
    <w:rsid w:val="001E0E94"/>
    <w:rsid w:val="001E135E"/>
    <w:rsid w:val="001E3843"/>
    <w:rsid w:val="001E4784"/>
    <w:rsid w:val="001E547E"/>
    <w:rsid w:val="001F2369"/>
    <w:rsid w:val="001F4C92"/>
    <w:rsid w:val="001F4DD4"/>
    <w:rsid w:val="001F5C44"/>
    <w:rsid w:val="001F651E"/>
    <w:rsid w:val="0020051A"/>
    <w:rsid w:val="0020093C"/>
    <w:rsid w:val="00201290"/>
    <w:rsid w:val="00201D29"/>
    <w:rsid w:val="00202A97"/>
    <w:rsid w:val="00205E06"/>
    <w:rsid w:val="00206381"/>
    <w:rsid w:val="0021053B"/>
    <w:rsid w:val="00213A59"/>
    <w:rsid w:val="00214214"/>
    <w:rsid w:val="00215B03"/>
    <w:rsid w:val="00216625"/>
    <w:rsid w:val="00216B37"/>
    <w:rsid w:val="00220156"/>
    <w:rsid w:val="00221758"/>
    <w:rsid w:val="00223750"/>
    <w:rsid w:val="00226A80"/>
    <w:rsid w:val="0022705E"/>
    <w:rsid w:val="00227AAD"/>
    <w:rsid w:val="00227CFE"/>
    <w:rsid w:val="0023295F"/>
    <w:rsid w:val="002329FE"/>
    <w:rsid w:val="00235AAA"/>
    <w:rsid w:val="00236155"/>
    <w:rsid w:val="00236740"/>
    <w:rsid w:val="00236D69"/>
    <w:rsid w:val="00236F5B"/>
    <w:rsid w:val="00240727"/>
    <w:rsid w:val="002419A7"/>
    <w:rsid w:val="00242884"/>
    <w:rsid w:val="00242B5D"/>
    <w:rsid w:val="00243A34"/>
    <w:rsid w:val="00243A5B"/>
    <w:rsid w:val="00243B70"/>
    <w:rsid w:val="0024477F"/>
    <w:rsid w:val="00244A0F"/>
    <w:rsid w:val="0024671C"/>
    <w:rsid w:val="00246F11"/>
    <w:rsid w:val="00250C22"/>
    <w:rsid w:val="0025105C"/>
    <w:rsid w:val="0025430F"/>
    <w:rsid w:val="002548A7"/>
    <w:rsid w:val="00255816"/>
    <w:rsid w:val="00255E17"/>
    <w:rsid w:val="00255F57"/>
    <w:rsid w:val="00261141"/>
    <w:rsid w:val="002611DF"/>
    <w:rsid w:val="00261F2C"/>
    <w:rsid w:val="00262B51"/>
    <w:rsid w:val="00262D12"/>
    <w:rsid w:val="002639A6"/>
    <w:rsid w:val="0026723C"/>
    <w:rsid w:val="002673B7"/>
    <w:rsid w:val="002674A3"/>
    <w:rsid w:val="0027105A"/>
    <w:rsid w:val="00271D17"/>
    <w:rsid w:val="00273C15"/>
    <w:rsid w:val="00274779"/>
    <w:rsid w:val="00274AAB"/>
    <w:rsid w:val="00277231"/>
    <w:rsid w:val="0028007A"/>
    <w:rsid w:val="002816A3"/>
    <w:rsid w:val="00282762"/>
    <w:rsid w:val="002830EE"/>
    <w:rsid w:val="0029078B"/>
    <w:rsid w:val="00292805"/>
    <w:rsid w:val="00292E7F"/>
    <w:rsid w:val="002968CF"/>
    <w:rsid w:val="00296B3A"/>
    <w:rsid w:val="002976EB"/>
    <w:rsid w:val="002A0249"/>
    <w:rsid w:val="002A063E"/>
    <w:rsid w:val="002A0CF2"/>
    <w:rsid w:val="002A483F"/>
    <w:rsid w:val="002A4A47"/>
    <w:rsid w:val="002A4EEC"/>
    <w:rsid w:val="002A552A"/>
    <w:rsid w:val="002A554F"/>
    <w:rsid w:val="002A6450"/>
    <w:rsid w:val="002A7884"/>
    <w:rsid w:val="002B0142"/>
    <w:rsid w:val="002B2CE3"/>
    <w:rsid w:val="002B7B28"/>
    <w:rsid w:val="002B7E79"/>
    <w:rsid w:val="002B7EC7"/>
    <w:rsid w:val="002B7FE0"/>
    <w:rsid w:val="002C0195"/>
    <w:rsid w:val="002C0887"/>
    <w:rsid w:val="002C0C9E"/>
    <w:rsid w:val="002C3128"/>
    <w:rsid w:val="002C5892"/>
    <w:rsid w:val="002C6075"/>
    <w:rsid w:val="002D4604"/>
    <w:rsid w:val="002D54EE"/>
    <w:rsid w:val="002E00BE"/>
    <w:rsid w:val="002E12A5"/>
    <w:rsid w:val="002E2640"/>
    <w:rsid w:val="002E339D"/>
    <w:rsid w:val="002E4391"/>
    <w:rsid w:val="002E448B"/>
    <w:rsid w:val="002E4583"/>
    <w:rsid w:val="002E5854"/>
    <w:rsid w:val="002E5E6A"/>
    <w:rsid w:val="002E5EE1"/>
    <w:rsid w:val="002E6677"/>
    <w:rsid w:val="002E7010"/>
    <w:rsid w:val="002F06E7"/>
    <w:rsid w:val="002F135F"/>
    <w:rsid w:val="002F3B76"/>
    <w:rsid w:val="002F45E7"/>
    <w:rsid w:val="002F4C09"/>
    <w:rsid w:val="002F594D"/>
    <w:rsid w:val="00300859"/>
    <w:rsid w:val="00301BC8"/>
    <w:rsid w:val="00305F9F"/>
    <w:rsid w:val="003071F8"/>
    <w:rsid w:val="003077ED"/>
    <w:rsid w:val="003109E5"/>
    <w:rsid w:val="00311BBC"/>
    <w:rsid w:val="003133DC"/>
    <w:rsid w:val="0031388B"/>
    <w:rsid w:val="00313BEC"/>
    <w:rsid w:val="0031437A"/>
    <w:rsid w:val="003150FD"/>
    <w:rsid w:val="00316208"/>
    <w:rsid w:val="00316EA3"/>
    <w:rsid w:val="00320C6A"/>
    <w:rsid w:val="0032132E"/>
    <w:rsid w:val="00323F07"/>
    <w:rsid w:val="00326EC8"/>
    <w:rsid w:val="00327B73"/>
    <w:rsid w:val="00334E56"/>
    <w:rsid w:val="003437E5"/>
    <w:rsid w:val="00343CCF"/>
    <w:rsid w:val="00346637"/>
    <w:rsid w:val="0035539D"/>
    <w:rsid w:val="0035540F"/>
    <w:rsid w:val="003555D0"/>
    <w:rsid w:val="00356690"/>
    <w:rsid w:val="003574E2"/>
    <w:rsid w:val="00357DC7"/>
    <w:rsid w:val="0036154A"/>
    <w:rsid w:val="00361DBB"/>
    <w:rsid w:val="00362146"/>
    <w:rsid w:val="003636A8"/>
    <w:rsid w:val="0036450A"/>
    <w:rsid w:val="00364904"/>
    <w:rsid w:val="00364BBA"/>
    <w:rsid w:val="00365669"/>
    <w:rsid w:val="00365738"/>
    <w:rsid w:val="00366860"/>
    <w:rsid w:val="003676B8"/>
    <w:rsid w:val="0037023A"/>
    <w:rsid w:val="00371809"/>
    <w:rsid w:val="00373EEF"/>
    <w:rsid w:val="00373F95"/>
    <w:rsid w:val="00375651"/>
    <w:rsid w:val="00375C0F"/>
    <w:rsid w:val="00377B9C"/>
    <w:rsid w:val="003811E2"/>
    <w:rsid w:val="003825E2"/>
    <w:rsid w:val="003834DE"/>
    <w:rsid w:val="00385F51"/>
    <w:rsid w:val="0038688A"/>
    <w:rsid w:val="00390DFD"/>
    <w:rsid w:val="003911B2"/>
    <w:rsid w:val="00391C7F"/>
    <w:rsid w:val="00391F21"/>
    <w:rsid w:val="003929D8"/>
    <w:rsid w:val="00392D32"/>
    <w:rsid w:val="00393407"/>
    <w:rsid w:val="0039570F"/>
    <w:rsid w:val="003A0F00"/>
    <w:rsid w:val="003A3DE8"/>
    <w:rsid w:val="003A4446"/>
    <w:rsid w:val="003A70A4"/>
    <w:rsid w:val="003A76F0"/>
    <w:rsid w:val="003B4F0C"/>
    <w:rsid w:val="003C1117"/>
    <w:rsid w:val="003C2DF5"/>
    <w:rsid w:val="003C396D"/>
    <w:rsid w:val="003C4AF4"/>
    <w:rsid w:val="003C715F"/>
    <w:rsid w:val="003D019D"/>
    <w:rsid w:val="003D0C49"/>
    <w:rsid w:val="003D0C52"/>
    <w:rsid w:val="003D2B87"/>
    <w:rsid w:val="003D51B2"/>
    <w:rsid w:val="003D6727"/>
    <w:rsid w:val="003D7179"/>
    <w:rsid w:val="003D73EC"/>
    <w:rsid w:val="003D7DF1"/>
    <w:rsid w:val="003E12E7"/>
    <w:rsid w:val="003E5528"/>
    <w:rsid w:val="003E67A4"/>
    <w:rsid w:val="003E7975"/>
    <w:rsid w:val="003F1081"/>
    <w:rsid w:val="003F271B"/>
    <w:rsid w:val="003F39BE"/>
    <w:rsid w:val="003F3BBE"/>
    <w:rsid w:val="003F4C19"/>
    <w:rsid w:val="003F5EA3"/>
    <w:rsid w:val="003F729A"/>
    <w:rsid w:val="003F79AD"/>
    <w:rsid w:val="00401F07"/>
    <w:rsid w:val="00407F7D"/>
    <w:rsid w:val="00410AA0"/>
    <w:rsid w:val="004112F0"/>
    <w:rsid w:val="00413B88"/>
    <w:rsid w:val="00413DD8"/>
    <w:rsid w:val="0041467C"/>
    <w:rsid w:val="00414EFF"/>
    <w:rsid w:val="004179B2"/>
    <w:rsid w:val="004213ED"/>
    <w:rsid w:val="004227B2"/>
    <w:rsid w:val="004245CF"/>
    <w:rsid w:val="0042653B"/>
    <w:rsid w:val="00427BFF"/>
    <w:rsid w:val="00430830"/>
    <w:rsid w:val="00430C7A"/>
    <w:rsid w:val="0043436A"/>
    <w:rsid w:val="00435E9D"/>
    <w:rsid w:val="00442563"/>
    <w:rsid w:val="004447A0"/>
    <w:rsid w:val="00446611"/>
    <w:rsid w:val="00447020"/>
    <w:rsid w:val="00451BF0"/>
    <w:rsid w:val="004558F9"/>
    <w:rsid w:val="0045669B"/>
    <w:rsid w:val="00466E2B"/>
    <w:rsid w:val="00467591"/>
    <w:rsid w:val="0046799E"/>
    <w:rsid w:val="00467D85"/>
    <w:rsid w:val="0047046C"/>
    <w:rsid w:val="004704B9"/>
    <w:rsid w:val="00470847"/>
    <w:rsid w:val="00470B1E"/>
    <w:rsid w:val="004735BE"/>
    <w:rsid w:val="0047773F"/>
    <w:rsid w:val="00477E87"/>
    <w:rsid w:val="00480FE6"/>
    <w:rsid w:val="004839CC"/>
    <w:rsid w:val="0048536E"/>
    <w:rsid w:val="00485E53"/>
    <w:rsid w:val="004861F2"/>
    <w:rsid w:val="00486422"/>
    <w:rsid w:val="004901C7"/>
    <w:rsid w:val="00490D9E"/>
    <w:rsid w:val="00491663"/>
    <w:rsid w:val="00493819"/>
    <w:rsid w:val="00493DD1"/>
    <w:rsid w:val="00494541"/>
    <w:rsid w:val="004949C7"/>
    <w:rsid w:val="00494AFC"/>
    <w:rsid w:val="00495627"/>
    <w:rsid w:val="00495BAF"/>
    <w:rsid w:val="00497446"/>
    <w:rsid w:val="004A0116"/>
    <w:rsid w:val="004A31B1"/>
    <w:rsid w:val="004A44DE"/>
    <w:rsid w:val="004A4CCE"/>
    <w:rsid w:val="004A7AB0"/>
    <w:rsid w:val="004B2B58"/>
    <w:rsid w:val="004B3374"/>
    <w:rsid w:val="004B3701"/>
    <w:rsid w:val="004B66A7"/>
    <w:rsid w:val="004B6B30"/>
    <w:rsid w:val="004B746A"/>
    <w:rsid w:val="004C025A"/>
    <w:rsid w:val="004C4420"/>
    <w:rsid w:val="004C563B"/>
    <w:rsid w:val="004C7612"/>
    <w:rsid w:val="004D0228"/>
    <w:rsid w:val="004D05A4"/>
    <w:rsid w:val="004D71F8"/>
    <w:rsid w:val="004D7CAA"/>
    <w:rsid w:val="004E0DE2"/>
    <w:rsid w:val="004E203F"/>
    <w:rsid w:val="004E27F1"/>
    <w:rsid w:val="004E440C"/>
    <w:rsid w:val="004E4971"/>
    <w:rsid w:val="004E7119"/>
    <w:rsid w:val="004E7290"/>
    <w:rsid w:val="004E7D28"/>
    <w:rsid w:val="004F035B"/>
    <w:rsid w:val="004F13E7"/>
    <w:rsid w:val="004F188D"/>
    <w:rsid w:val="004F66D4"/>
    <w:rsid w:val="004F74AF"/>
    <w:rsid w:val="005000D7"/>
    <w:rsid w:val="0050454A"/>
    <w:rsid w:val="00504B24"/>
    <w:rsid w:val="00505038"/>
    <w:rsid w:val="005054F5"/>
    <w:rsid w:val="005056A2"/>
    <w:rsid w:val="005061B7"/>
    <w:rsid w:val="0051044A"/>
    <w:rsid w:val="005105BD"/>
    <w:rsid w:val="00511477"/>
    <w:rsid w:val="00511DB4"/>
    <w:rsid w:val="005143A6"/>
    <w:rsid w:val="0051617F"/>
    <w:rsid w:val="00516CB1"/>
    <w:rsid w:val="00517B32"/>
    <w:rsid w:val="00520102"/>
    <w:rsid w:val="00520528"/>
    <w:rsid w:val="00521A21"/>
    <w:rsid w:val="005224AA"/>
    <w:rsid w:val="00524479"/>
    <w:rsid w:val="0052582D"/>
    <w:rsid w:val="0052720E"/>
    <w:rsid w:val="0053200B"/>
    <w:rsid w:val="00532D5F"/>
    <w:rsid w:val="00533109"/>
    <w:rsid w:val="0053324A"/>
    <w:rsid w:val="005402C3"/>
    <w:rsid w:val="005418B6"/>
    <w:rsid w:val="00542B8E"/>
    <w:rsid w:val="00544EDD"/>
    <w:rsid w:val="005454E1"/>
    <w:rsid w:val="00545ABB"/>
    <w:rsid w:val="005474F8"/>
    <w:rsid w:val="005557F1"/>
    <w:rsid w:val="0056194B"/>
    <w:rsid w:val="00562775"/>
    <w:rsid w:val="00564BB3"/>
    <w:rsid w:val="00565151"/>
    <w:rsid w:val="005653DA"/>
    <w:rsid w:val="005671C7"/>
    <w:rsid w:val="005677C9"/>
    <w:rsid w:val="00572840"/>
    <w:rsid w:val="00573CCA"/>
    <w:rsid w:val="00574651"/>
    <w:rsid w:val="00575764"/>
    <w:rsid w:val="00576581"/>
    <w:rsid w:val="00584207"/>
    <w:rsid w:val="00584953"/>
    <w:rsid w:val="0058503E"/>
    <w:rsid w:val="00590101"/>
    <w:rsid w:val="00590722"/>
    <w:rsid w:val="00591CCB"/>
    <w:rsid w:val="00592199"/>
    <w:rsid w:val="00593834"/>
    <w:rsid w:val="0059391A"/>
    <w:rsid w:val="00594811"/>
    <w:rsid w:val="0059750F"/>
    <w:rsid w:val="00597549"/>
    <w:rsid w:val="005A16D9"/>
    <w:rsid w:val="005A413A"/>
    <w:rsid w:val="005A425B"/>
    <w:rsid w:val="005A54F4"/>
    <w:rsid w:val="005A56CC"/>
    <w:rsid w:val="005A5D8C"/>
    <w:rsid w:val="005A6983"/>
    <w:rsid w:val="005A7373"/>
    <w:rsid w:val="005B10FD"/>
    <w:rsid w:val="005B117D"/>
    <w:rsid w:val="005B1868"/>
    <w:rsid w:val="005B20DD"/>
    <w:rsid w:val="005B308D"/>
    <w:rsid w:val="005B32D5"/>
    <w:rsid w:val="005B38E6"/>
    <w:rsid w:val="005B5FE4"/>
    <w:rsid w:val="005B6D94"/>
    <w:rsid w:val="005C0243"/>
    <w:rsid w:val="005C1948"/>
    <w:rsid w:val="005C360C"/>
    <w:rsid w:val="005C4E6B"/>
    <w:rsid w:val="005C6CA1"/>
    <w:rsid w:val="005C6ED3"/>
    <w:rsid w:val="005C7249"/>
    <w:rsid w:val="005D0E45"/>
    <w:rsid w:val="005D3021"/>
    <w:rsid w:val="005D4699"/>
    <w:rsid w:val="005D4CE4"/>
    <w:rsid w:val="005D53C6"/>
    <w:rsid w:val="005D56CC"/>
    <w:rsid w:val="005D6631"/>
    <w:rsid w:val="005E0DEA"/>
    <w:rsid w:val="005E31FB"/>
    <w:rsid w:val="005E3915"/>
    <w:rsid w:val="005E62DF"/>
    <w:rsid w:val="005E633D"/>
    <w:rsid w:val="005E7CCD"/>
    <w:rsid w:val="005F0347"/>
    <w:rsid w:val="005F0D60"/>
    <w:rsid w:val="005F11C3"/>
    <w:rsid w:val="005F1349"/>
    <w:rsid w:val="005F28C5"/>
    <w:rsid w:val="005F57D1"/>
    <w:rsid w:val="00604664"/>
    <w:rsid w:val="006053E6"/>
    <w:rsid w:val="00606B6A"/>
    <w:rsid w:val="006102D7"/>
    <w:rsid w:val="006104B0"/>
    <w:rsid w:val="00613E1F"/>
    <w:rsid w:val="00614EF9"/>
    <w:rsid w:val="00620D02"/>
    <w:rsid w:val="00622BE0"/>
    <w:rsid w:val="00623642"/>
    <w:rsid w:val="0062671E"/>
    <w:rsid w:val="00627348"/>
    <w:rsid w:val="00630230"/>
    <w:rsid w:val="00630926"/>
    <w:rsid w:val="00630FB9"/>
    <w:rsid w:val="00633491"/>
    <w:rsid w:val="006358A8"/>
    <w:rsid w:val="00635977"/>
    <w:rsid w:val="006363D0"/>
    <w:rsid w:val="0064161D"/>
    <w:rsid w:val="00642171"/>
    <w:rsid w:val="00642B8E"/>
    <w:rsid w:val="00642D2E"/>
    <w:rsid w:val="00647CD6"/>
    <w:rsid w:val="00650A4C"/>
    <w:rsid w:val="0065236F"/>
    <w:rsid w:val="0065284E"/>
    <w:rsid w:val="0065339D"/>
    <w:rsid w:val="0065374B"/>
    <w:rsid w:val="00653BA2"/>
    <w:rsid w:val="00654883"/>
    <w:rsid w:val="00657456"/>
    <w:rsid w:val="006575E1"/>
    <w:rsid w:val="0066001D"/>
    <w:rsid w:val="006602B8"/>
    <w:rsid w:val="0066091C"/>
    <w:rsid w:val="00661D08"/>
    <w:rsid w:val="006623C2"/>
    <w:rsid w:val="006628FE"/>
    <w:rsid w:val="006641D7"/>
    <w:rsid w:val="00670C81"/>
    <w:rsid w:val="00670CF9"/>
    <w:rsid w:val="00671D54"/>
    <w:rsid w:val="006720BC"/>
    <w:rsid w:val="00672F62"/>
    <w:rsid w:val="00673F02"/>
    <w:rsid w:val="00674DF8"/>
    <w:rsid w:val="00675933"/>
    <w:rsid w:val="006762F7"/>
    <w:rsid w:val="00677EE3"/>
    <w:rsid w:val="006800A2"/>
    <w:rsid w:val="006801D1"/>
    <w:rsid w:val="00684EA1"/>
    <w:rsid w:val="00685C21"/>
    <w:rsid w:val="006903FA"/>
    <w:rsid w:val="006915AD"/>
    <w:rsid w:val="0069164C"/>
    <w:rsid w:val="006916EB"/>
    <w:rsid w:val="006920F2"/>
    <w:rsid w:val="006930F2"/>
    <w:rsid w:val="00693D1B"/>
    <w:rsid w:val="00694662"/>
    <w:rsid w:val="006948FA"/>
    <w:rsid w:val="0069559B"/>
    <w:rsid w:val="006967AD"/>
    <w:rsid w:val="00697E23"/>
    <w:rsid w:val="006A017E"/>
    <w:rsid w:val="006A136D"/>
    <w:rsid w:val="006A14F7"/>
    <w:rsid w:val="006A1A88"/>
    <w:rsid w:val="006A3778"/>
    <w:rsid w:val="006A53E4"/>
    <w:rsid w:val="006A5BBE"/>
    <w:rsid w:val="006A6219"/>
    <w:rsid w:val="006A6C35"/>
    <w:rsid w:val="006A70EC"/>
    <w:rsid w:val="006B160D"/>
    <w:rsid w:val="006B1A29"/>
    <w:rsid w:val="006B3900"/>
    <w:rsid w:val="006B4384"/>
    <w:rsid w:val="006B4ACA"/>
    <w:rsid w:val="006B4D30"/>
    <w:rsid w:val="006B5456"/>
    <w:rsid w:val="006B6964"/>
    <w:rsid w:val="006B72EF"/>
    <w:rsid w:val="006C0428"/>
    <w:rsid w:val="006C0504"/>
    <w:rsid w:val="006C1D95"/>
    <w:rsid w:val="006C2F38"/>
    <w:rsid w:val="006C4741"/>
    <w:rsid w:val="006C51EF"/>
    <w:rsid w:val="006C53C1"/>
    <w:rsid w:val="006C6FC7"/>
    <w:rsid w:val="006C7072"/>
    <w:rsid w:val="006D0D5B"/>
    <w:rsid w:val="006D1B68"/>
    <w:rsid w:val="006D223D"/>
    <w:rsid w:val="006D36EC"/>
    <w:rsid w:val="006D66C3"/>
    <w:rsid w:val="006E0455"/>
    <w:rsid w:val="006E259B"/>
    <w:rsid w:val="006E38DE"/>
    <w:rsid w:val="006E4567"/>
    <w:rsid w:val="006E5ECC"/>
    <w:rsid w:val="006E7A6A"/>
    <w:rsid w:val="006E7DF9"/>
    <w:rsid w:val="006F064F"/>
    <w:rsid w:val="006F0DDA"/>
    <w:rsid w:val="006F2365"/>
    <w:rsid w:val="006F2705"/>
    <w:rsid w:val="006F5A3C"/>
    <w:rsid w:val="006F66CA"/>
    <w:rsid w:val="006F7F9E"/>
    <w:rsid w:val="00700029"/>
    <w:rsid w:val="007006E4"/>
    <w:rsid w:val="00700B97"/>
    <w:rsid w:val="00702EE2"/>
    <w:rsid w:val="00704A81"/>
    <w:rsid w:val="00704EB3"/>
    <w:rsid w:val="00706275"/>
    <w:rsid w:val="00706F4E"/>
    <w:rsid w:val="007075AA"/>
    <w:rsid w:val="00707C57"/>
    <w:rsid w:val="0071008B"/>
    <w:rsid w:val="007101B7"/>
    <w:rsid w:val="00710296"/>
    <w:rsid w:val="00711628"/>
    <w:rsid w:val="0071293F"/>
    <w:rsid w:val="00713082"/>
    <w:rsid w:val="0071432A"/>
    <w:rsid w:val="0071527A"/>
    <w:rsid w:val="0071598D"/>
    <w:rsid w:val="00716712"/>
    <w:rsid w:val="007201D9"/>
    <w:rsid w:val="00721C05"/>
    <w:rsid w:val="00721F6B"/>
    <w:rsid w:val="00723006"/>
    <w:rsid w:val="00724382"/>
    <w:rsid w:val="00726252"/>
    <w:rsid w:val="00726606"/>
    <w:rsid w:val="00731693"/>
    <w:rsid w:val="0073220A"/>
    <w:rsid w:val="00732345"/>
    <w:rsid w:val="007351A1"/>
    <w:rsid w:val="00741D54"/>
    <w:rsid w:val="00743627"/>
    <w:rsid w:val="007439AA"/>
    <w:rsid w:val="00743A43"/>
    <w:rsid w:val="007455D8"/>
    <w:rsid w:val="0074609A"/>
    <w:rsid w:val="00746740"/>
    <w:rsid w:val="00747174"/>
    <w:rsid w:val="00747FE1"/>
    <w:rsid w:val="00750843"/>
    <w:rsid w:val="007513AD"/>
    <w:rsid w:val="007520DD"/>
    <w:rsid w:val="00753E59"/>
    <w:rsid w:val="00754FBA"/>
    <w:rsid w:val="007570BD"/>
    <w:rsid w:val="007607F1"/>
    <w:rsid w:val="00760AD3"/>
    <w:rsid w:val="00762D8C"/>
    <w:rsid w:val="00762F29"/>
    <w:rsid w:val="00763955"/>
    <w:rsid w:val="00765A7A"/>
    <w:rsid w:val="007665FA"/>
    <w:rsid w:val="00767779"/>
    <w:rsid w:val="007700BF"/>
    <w:rsid w:val="00771BB8"/>
    <w:rsid w:val="00772386"/>
    <w:rsid w:val="00772EEE"/>
    <w:rsid w:val="00776DFF"/>
    <w:rsid w:val="007773E4"/>
    <w:rsid w:val="00780CEC"/>
    <w:rsid w:val="00782B7D"/>
    <w:rsid w:val="007853FB"/>
    <w:rsid w:val="007856FE"/>
    <w:rsid w:val="0078651B"/>
    <w:rsid w:val="0079218F"/>
    <w:rsid w:val="00792EB7"/>
    <w:rsid w:val="007952B0"/>
    <w:rsid w:val="0079688A"/>
    <w:rsid w:val="00796E24"/>
    <w:rsid w:val="007A24BA"/>
    <w:rsid w:val="007A2860"/>
    <w:rsid w:val="007A2A1C"/>
    <w:rsid w:val="007A30EF"/>
    <w:rsid w:val="007A3732"/>
    <w:rsid w:val="007A37C0"/>
    <w:rsid w:val="007A3AD7"/>
    <w:rsid w:val="007A424F"/>
    <w:rsid w:val="007A4670"/>
    <w:rsid w:val="007A5791"/>
    <w:rsid w:val="007B0452"/>
    <w:rsid w:val="007B2CFD"/>
    <w:rsid w:val="007B2F48"/>
    <w:rsid w:val="007B3021"/>
    <w:rsid w:val="007B418E"/>
    <w:rsid w:val="007B4F1E"/>
    <w:rsid w:val="007B5FC6"/>
    <w:rsid w:val="007B7E0A"/>
    <w:rsid w:val="007C0A30"/>
    <w:rsid w:val="007C0B78"/>
    <w:rsid w:val="007C0F50"/>
    <w:rsid w:val="007C1119"/>
    <w:rsid w:val="007C1A53"/>
    <w:rsid w:val="007C1F6B"/>
    <w:rsid w:val="007C765F"/>
    <w:rsid w:val="007D1DC4"/>
    <w:rsid w:val="007D5056"/>
    <w:rsid w:val="007D7502"/>
    <w:rsid w:val="007E624E"/>
    <w:rsid w:val="007E6BC1"/>
    <w:rsid w:val="007E6BDB"/>
    <w:rsid w:val="007E6ECE"/>
    <w:rsid w:val="007E75FE"/>
    <w:rsid w:val="007F1025"/>
    <w:rsid w:val="007F1334"/>
    <w:rsid w:val="007F1B2B"/>
    <w:rsid w:val="007F1C69"/>
    <w:rsid w:val="007F27AE"/>
    <w:rsid w:val="007F2892"/>
    <w:rsid w:val="007F3ED7"/>
    <w:rsid w:val="007F5B33"/>
    <w:rsid w:val="008005F7"/>
    <w:rsid w:val="008041A8"/>
    <w:rsid w:val="00806067"/>
    <w:rsid w:val="00811015"/>
    <w:rsid w:val="00811875"/>
    <w:rsid w:val="008128D6"/>
    <w:rsid w:val="00814FE0"/>
    <w:rsid w:val="00815DC9"/>
    <w:rsid w:val="00822908"/>
    <w:rsid w:val="008255B3"/>
    <w:rsid w:val="00827920"/>
    <w:rsid w:val="008303E5"/>
    <w:rsid w:val="008304D2"/>
    <w:rsid w:val="0083092C"/>
    <w:rsid w:val="00830EC2"/>
    <w:rsid w:val="00831FC8"/>
    <w:rsid w:val="00833E89"/>
    <w:rsid w:val="00836070"/>
    <w:rsid w:val="00836DF1"/>
    <w:rsid w:val="00837BCD"/>
    <w:rsid w:val="00841015"/>
    <w:rsid w:val="00841FA1"/>
    <w:rsid w:val="00843295"/>
    <w:rsid w:val="00843DF6"/>
    <w:rsid w:val="0084422B"/>
    <w:rsid w:val="00844250"/>
    <w:rsid w:val="00844CE9"/>
    <w:rsid w:val="00846250"/>
    <w:rsid w:val="00846919"/>
    <w:rsid w:val="0085065C"/>
    <w:rsid w:val="008511D6"/>
    <w:rsid w:val="0085157C"/>
    <w:rsid w:val="0085231A"/>
    <w:rsid w:val="008528DF"/>
    <w:rsid w:val="00852D3C"/>
    <w:rsid w:val="00852FC1"/>
    <w:rsid w:val="0085370A"/>
    <w:rsid w:val="008544B5"/>
    <w:rsid w:val="008553B7"/>
    <w:rsid w:val="008565DA"/>
    <w:rsid w:val="00856740"/>
    <w:rsid w:val="008575EF"/>
    <w:rsid w:val="0086165C"/>
    <w:rsid w:val="0086183C"/>
    <w:rsid w:val="00861903"/>
    <w:rsid w:val="00862BA9"/>
    <w:rsid w:val="0086322D"/>
    <w:rsid w:val="0086511C"/>
    <w:rsid w:val="00865BF2"/>
    <w:rsid w:val="00866485"/>
    <w:rsid w:val="00867EF2"/>
    <w:rsid w:val="00870E18"/>
    <w:rsid w:val="00871A7F"/>
    <w:rsid w:val="008735CE"/>
    <w:rsid w:val="00880195"/>
    <w:rsid w:val="00880CCE"/>
    <w:rsid w:val="00880F44"/>
    <w:rsid w:val="00881751"/>
    <w:rsid w:val="00881F93"/>
    <w:rsid w:val="00885A98"/>
    <w:rsid w:val="00891376"/>
    <w:rsid w:val="00893404"/>
    <w:rsid w:val="00894DA6"/>
    <w:rsid w:val="008969BC"/>
    <w:rsid w:val="00897021"/>
    <w:rsid w:val="008978D5"/>
    <w:rsid w:val="008A06AA"/>
    <w:rsid w:val="008A0CE1"/>
    <w:rsid w:val="008A10B4"/>
    <w:rsid w:val="008A23F1"/>
    <w:rsid w:val="008A786F"/>
    <w:rsid w:val="008B2ACD"/>
    <w:rsid w:val="008B382C"/>
    <w:rsid w:val="008B406A"/>
    <w:rsid w:val="008B434F"/>
    <w:rsid w:val="008B46AF"/>
    <w:rsid w:val="008B48D5"/>
    <w:rsid w:val="008B79F7"/>
    <w:rsid w:val="008C0C00"/>
    <w:rsid w:val="008C2468"/>
    <w:rsid w:val="008C24F2"/>
    <w:rsid w:val="008C263F"/>
    <w:rsid w:val="008C5C0B"/>
    <w:rsid w:val="008C5C2B"/>
    <w:rsid w:val="008C608C"/>
    <w:rsid w:val="008D14F0"/>
    <w:rsid w:val="008D188D"/>
    <w:rsid w:val="008D352A"/>
    <w:rsid w:val="008D557B"/>
    <w:rsid w:val="008D6237"/>
    <w:rsid w:val="008D6FD6"/>
    <w:rsid w:val="008E06DF"/>
    <w:rsid w:val="008E06E5"/>
    <w:rsid w:val="008E134A"/>
    <w:rsid w:val="008E2331"/>
    <w:rsid w:val="008E4068"/>
    <w:rsid w:val="008E510A"/>
    <w:rsid w:val="008E6072"/>
    <w:rsid w:val="008E6E64"/>
    <w:rsid w:val="008E7280"/>
    <w:rsid w:val="008F04DA"/>
    <w:rsid w:val="008F2D48"/>
    <w:rsid w:val="008F2D5C"/>
    <w:rsid w:val="008F3807"/>
    <w:rsid w:val="008F4E27"/>
    <w:rsid w:val="008F54B0"/>
    <w:rsid w:val="008F5DE2"/>
    <w:rsid w:val="008F5FE4"/>
    <w:rsid w:val="00900430"/>
    <w:rsid w:val="00901364"/>
    <w:rsid w:val="0090190C"/>
    <w:rsid w:val="00903246"/>
    <w:rsid w:val="009034E4"/>
    <w:rsid w:val="0090523B"/>
    <w:rsid w:val="0090624C"/>
    <w:rsid w:val="00906CAD"/>
    <w:rsid w:val="009100B9"/>
    <w:rsid w:val="009102F7"/>
    <w:rsid w:val="00911741"/>
    <w:rsid w:val="009147AC"/>
    <w:rsid w:val="0091748B"/>
    <w:rsid w:val="0092162E"/>
    <w:rsid w:val="00921FAE"/>
    <w:rsid w:val="00921FCC"/>
    <w:rsid w:val="00923F67"/>
    <w:rsid w:val="009249EA"/>
    <w:rsid w:val="00924D47"/>
    <w:rsid w:val="00927AF8"/>
    <w:rsid w:val="00930AC2"/>
    <w:rsid w:val="009312CB"/>
    <w:rsid w:val="00931DCB"/>
    <w:rsid w:val="0093364D"/>
    <w:rsid w:val="009346D4"/>
    <w:rsid w:val="00936C83"/>
    <w:rsid w:val="00937A76"/>
    <w:rsid w:val="009406E1"/>
    <w:rsid w:val="00940726"/>
    <w:rsid w:val="00941065"/>
    <w:rsid w:val="00941FD1"/>
    <w:rsid w:val="009441AC"/>
    <w:rsid w:val="00945ECE"/>
    <w:rsid w:val="00950E6B"/>
    <w:rsid w:val="0095124A"/>
    <w:rsid w:val="009536B0"/>
    <w:rsid w:val="00953AE5"/>
    <w:rsid w:val="009553F3"/>
    <w:rsid w:val="0095576F"/>
    <w:rsid w:val="00955C2E"/>
    <w:rsid w:val="0096042E"/>
    <w:rsid w:val="009615DB"/>
    <w:rsid w:val="00961741"/>
    <w:rsid w:val="00961FA3"/>
    <w:rsid w:val="0096287C"/>
    <w:rsid w:val="009642C9"/>
    <w:rsid w:val="009645BB"/>
    <w:rsid w:val="0096739F"/>
    <w:rsid w:val="00967B48"/>
    <w:rsid w:val="009705B5"/>
    <w:rsid w:val="009716D4"/>
    <w:rsid w:val="0097273A"/>
    <w:rsid w:val="009730A0"/>
    <w:rsid w:val="009730B1"/>
    <w:rsid w:val="009741CB"/>
    <w:rsid w:val="00976214"/>
    <w:rsid w:val="009766BC"/>
    <w:rsid w:val="00976965"/>
    <w:rsid w:val="00977AFA"/>
    <w:rsid w:val="009805DF"/>
    <w:rsid w:val="0098099D"/>
    <w:rsid w:val="00982A3F"/>
    <w:rsid w:val="00984F34"/>
    <w:rsid w:val="00985E7D"/>
    <w:rsid w:val="00986E3A"/>
    <w:rsid w:val="00987592"/>
    <w:rsid w:val="00990BBF"/>
    <w:rsid w:val="00990EEE"/>
    <w:rsid w:val="0099106C"/>
    <w:rsid w:val="00991398"/>
    <w:rsid w:val="00992D93"/>
    <w:rsid w:val="00994339"/>
    <w:rsid w:val="0099444F"/>
    <w:rsid w:val="009945ED"/>
    <w:rsid w:val="00994F56"/>
    <w:rsid w:val="00995D13"/>
    <w:rsid w:val="00995F42"/>
    <w:rsid w:val="00996417"/>
    <w:rsid w:val="00996B6E"/>
    <w:rsid w:val="009972B1"/>
    <w:rsid w:val="00997742"/>
    <w:rsid w:val="009A0517"/>
    <w:rsid w:val="009A08B7"/>
    <w:rsid w:val="009A168B"/>
    <w:rsid w:val="009A2459"/>
    <w:rsid w:val="009A2750"/>
    <w:rsid w:val="009A3A42"/>
    <w:rsid w:val="009A5071"/>
    <w:rsid w:val="009A6CC3"/>
    <w:rsid w:val="009A7E85"/>
    <w:rsid w:val="009A7FC6"/>
    <w:rsid w:val="009B23DB"/>
    <w:rsid w:val="009B2576"/>
    <w:rsid w:val="009B2877"/>
    <w:rsid w:val="009B2B0D"/>
    <w:rsid w:val="009B3A9C"/>
    <w:rsid w:val="009B5552"/>
    <w:rsid w:val="009B5C46"/>
    <w:rsid w:val="009B6B08"/>
    <w:rsid w:val="009C00A8"/>
    <w:rsid w:val="009C1C85"/>
    <w:rsid w:val="009C1F6B"/>
    <w:rsid w:val="009C5037"/>
    <w:rsid w:val="009C5D95"/>
    <w:rsid w:val="009C76A8"/>
    <w:rsid w:val="009D11EB"/>
    <w:rsid w:val="009D17B3"/>
    <w:rsid w:val="009D29EE"/>
    <w:rsid w:val="009D30DC"/>
    <w:rsid w:val="009D3103"/>
    <w:rsid w:val="009D5124"/>
    <w:rsid w:val="009D575D"/>
    <w:rsid w:val="009D5BAE"/>
    <w:rsid w:val="009D67A6"/>
    <w:rsid w:val="009D7F23"/>
    <w:rsid w:val="009E0F09"/>
    <w:rsid w:val="009E19CC"/>
    <w:rsid w:val="009E2351"/>
    <w:rsid w:val="009E2FD7"/>
    <w:rsid w:val="009E3236"/>
    <w:rsid w:val="009E39F6"/>
    <w:rsid w:val="009E424E"/>
    <w:rsid w:val="009E6398"/>
    <w:rsid w:val="009E678E"/>
    <w:rsid w:val="009E6A92"/>
    <w:rsid w:val="009F1B36"/>
    <w:rsid w:val="009F2651"/>
    <w:rsid w:val="009F556A"/>
    <w:rsid w:val="009F6399"/>
    <w:rsid w:val="009F79D7"/>
    <w:rsid w:val="00A02420"/>
    <w:rsid w:val="00A02DF0"/>
    <w:rsid w:val="00A0323D"/>
    <w:rsid w:val="00A06303"/>
    <w:rsid w:val="00A07B0A"/>
    <w:rsid w:val="00A10893"/>
    <w:rsid w:val="00A1096D"/>
    <w:rsid w:val="00A10AD5"/>
    <w:rsid w:val="00A11BC7"/>
    <w:rsid w:val="00A11CE7"/>
    <w:rsid w:val="00A12289"/>
    <w:rsid w:val="00A15CDF"/>
    <w:rsid w:val="00A1699F"/>
    <w:rsid w:val="00A16A6D"/>
    <w:rsid w:val="00A1718F"/>
    <w:rsid w:val="00A175FD"/>
    <w:rsid w:val="00A20119"/>
    <w:rsid w:val="00A20DB4"/>
    <w:rsid w:val="00A20DD4"/>
    <w:rsid w:val="00A21AC7"/>
    <w:rsid w:val="00A22156"/>
    <w:rsid w:val="00A23156"/>
    <w:rsid w:val="00A23660"/>
    <w:rsid w:val="00A23960"/>
    <w:rsid w:val="00A24227"/>
    <w:rsid w:val="00A27BE6"/>
    <w:rsid w:val="00A315EA"/>
    <w:rsid w:val="00A31727"/>
    <w:rsid w:val="00A31E95"/>
    <w:rsid w:val="00A32B46"/>
    <w:rsid w:val="00A32E8F"/>
    <w:rsid w:val="00A4003D"/>
    <w:rsid w:val="00A427FD"/>
    <w:rsid w:val="00A44F08"/>
    <w:rsid w:val="00A450EB"/>
    <w:rsid w:val="00A4698C"/>
    <w:rsid w:val="00A46C80"/>
    <w:rsid w:val="00A4734A"/>
    <w:rsid w:val="00A47CCC"/>
    <w:rsid w:val="00A50B48"/>
    <w:rsid w:val="00A51B7E"/>
    <w:rsid w:val="00A5207B"/>
    <w:rsid w:val="00A52B14"/>
    <w:rsid w:val="00A530BC"/>
    <w:rsid w:val="00A54B92"/>
    <w:rsid w:val="00A553AF"/>
    <w:rsid w:val="00A56CBE"/>
    <w:rsid w:val="00A6190D"/>
    <w:rsid w:val="00A63924"/>
    <w:rsid w:val="00A6528F"/>
    <w:rsid w:val="00A6530A"/>
    <w:rsid w:val="00A668E4"/>
    <w:rsid w:val="00A67E16"/>
    <w:rsid w:val="00A70DB6"/>
    <w:rsid w:val="00A717C9"/>
    <w:rsid w:val="00A7207E"/>
    <w:rsid w:val="00A73A52"/>
    <w:rsid w:val="00A748ED"/>
    <w:rsid w:val="00A7618A"/>
    <w:rsid w:val="00A7727B"/>
    <w:rsid w:val="00A80704"/>
    <w:rsid w:val="00A82FC6"/>
    <w:rsid w:val="00A86A3B"/>
    <w:rsid w:val="00A86BE0"/>
    <w:rsid w:val="00A87AA9"/>
    <w:rsid w:val="00A926B7"/>
    <w:rsid w:val="00A92F25"/>
    <w:rsid w:val="00A93EF3"/>
    <w:rsid w:val="00A94E9E"/>
    <w:rsid w:val="00A95995"/>
    <w:rsid w:val="00A97702"/>
    <w:rsid w:val="00A9785F"/>
    <w:rsid w:val="00AA1280"/>
    <w:rsid w:val="00AA16DF"/>
    <w:rsid w:val="00AA2C6F"/>
    <w:rsid w:val="00AA55A9"/>
    <w:rsid w:val="00AA627E"/>
    <w:rsid w:val="00AA6EFF"/>
    <w:rsid w:val="00AA75EA"/>
    <w:rsid w:val="00AB00D3"/>
    <w:rsid w:val="00AB1780"/>
    <w:rsid w:val="00AB32F1"/>
    <w:rsid w:val="00AC0033"/>
    <w:rsid w:val="00AC03A5"/>
    <w:rsid w:val="00AC1811"/>
    <w:rsid w:val="00AC5451"/>
    <w:rsid w:val="00AC66A9"/>
    <w:rsid w:val="00AC6922"/>
    <w:rsid w:val="00AD1A35"/>
    <w:rsid w:val="00AD20EB"/>
    <w:rsid w:val="00AD409E"/>
    <w:rsid w:val="00AD4C6E"/>
    <w:rsid w:val="00AD572A"/>
    <w:rsid w:val="00AD6D5C"/>
    <w:rsid w:val="00AE0EC6"/>
    <w:rsid w:val="00AE1C2B"/>
    <w:rsid w:val="00AE2871"/>
    <w:rsid w:val="00AE61B1"/>
    <w:rsid w:val="00AE64AA"/>
    <w:rsid w:val="00AF1D5C"/>
    <w:rsid w:val="00AF2170"/>
    <w:rsid w:val="00AF27A5"/>
    <w:rsid w:val="00AF3E88"/>
    <w:rsid w:val="00AF48BC"/>
    <w:rsid w:val="00AF503A"/>
    <w:rsid w:val="00AF5279"/>
    <w:rsid w:val="00B00C2A"/>
    <w:rsid w:val="00B01141"/>
    <w:rsid w:val="00B01994"/>
    <w:rsid w:val="00B01C47"/>
    <w:rsid w:val="00B04A17"/>
    <w:rsid w:val="00B050D6"/>
    <w:rsid w:val="00B103FE"/>
    <w:rsid w:val="00B10F47"/>
    <w:rsid w:val="00B12080"/>
    <w:rsid w:val="00B12173"/>
    <w:rsid w:val="00B12C5A"/>
    <w:rsid w:val="00B134AB"/>
    <w:rsid w:val="00B137A0"/>
    <w:rsid w:val="00B15D68"/>
    <w:rsid w:val="00B16073"/>
    <w:rsid w:val="00B163BD"/>
    <w:rsid w:val="00B165DC"/>
    <w:rsid w:val="00B212FF"/>
    <w:rsid w:val="00B22F82"/>
    <w:rsid w:val="00B241A9"/>
    <w:rsid w:val="00B24AA4"/>
    <w:rsid w:val="00B257D1"/>
    <w:rsid w:val="00B25AA7"/>
    <w:rsid w:val="00B26293"/>
    <w:rsid w:val="00B3059C"/>
    <w:rsid w:val="00B32B33"/>
    <w:rsid w:val="00B32F95"/>
    <w:rsid w:val="00B3316C"/>
    <w:rsid w:val="00B3368B"/>
    <w:rsid w:val="00B3412C"/>
    <w:rsid w:val="00B35871"/>
    <w:rsid w:val="00B3682E"/>
    <w:rsid w:val="00B4169A"/>
    <w:rsid w:val="00B42745"/>
    <w:rsid w:val="00B43424"/>
    <w:rsid w:val="00B44491"/>
    <w:rsid w:val="00B44CBD"/>
    <w:rsid w:val="00B472F5"/>
    <w:rsid w:val="00B47A56"/>
    <w:rsid w:val="00B47E6F"/>
    <w:rsid w:val="00B514B3"/>
    <w:rsid w:val="00B5344D"/>
    <w:rsid w:val="00B553C8"/>
    <w:rsid w:val="00B55CC5"/>
    <w:rsid w:val="00B569C6"/>
    <w:rsid w:val="00B57682"/>
    <w:rsid w:val="00B62111"/>
    <w:rsid w:val="00B64749"/>
    <w:rsid w:val="00B64A26"/>
    <w:rsid w:val="00B64BB8"/>
    <w:rsid w:val="00B65CB9"/>
    <w:rsid w:val="00B65EFC"/>
    <w:rsid w:val="00B66E02"/>
    <w:rsid w:val="00B67A15"/>
    <w:rsid w:val="00B70559"/>
    <w:rsid w:val="00B70A47"/>
    <w:rsid w:val="00B720DB"/>
    <w:rsid w:val="00B75CB0"/>
    <w:rsid w:val="00B77765"/>
    <w:rsid w:val="00B80907"/>
    <w:rsid w:val="00B8159D"/>
    <w:rsid w:val="00B847A4"/>
    <w:rsid w:val="00B85CC2"/>
    <w:rsid w:val="00B86A7E"/>
    <w:rsid w:val="00B90EC7"/>
    <w:rsid w:val="00B91548"/>
    <w:rsid w:val="00B919E4"/>
    <w:rsid w:val="00B93A80"/>
    <w:rsid w:val="00B9485F"/>
    <w:rsid w:val="00BA0081"/>
    <w:rsid w:val="00BA0F79"/>
    <w:rsid w:val="00BA320C"/>
    <w:rsid w:val="00BA36A3"/>
    <w:rsid w:val="00BA53B5"/>
    <w:rsid w:val="00BA5EDA"/>
    <w:rsid w:val="00BA66D3"/>
    <w:rsid w:val="00BB1826"/>
    <w:rsid w:val="00BB27F0"/>
    <w:rsid w:val="00BB28F7"/>
    <w:rsid w:val="00BB3253"/>
    <w:rsid w:val="00BB55D2"/>
    <w:rsid w:val="00BB6861"/>
    <w:rsid w:val="00BC017E"/>
    <w:rsid w:val="00BC130E"/>
    <w:rsid w:val="00BC1A71"/>
    <w:rsid w:val="00BC1BF7"/>
    <w:rsid w:val="00BC1E61"/>
    <w:rsid w:val="00BC273D"/>
    <w:rsid w:val="00BC40DA"/>
    <w:rsid w:val="00BC4E2F"/>
    <w:rsid w:val="00BC5DD2"/>
    <w:rsid w:val="00BC651A"/>
    <w:rsid w:val="00BD2240"/>
    <w:rsid w:val="00BD2D35"/>
    <w:rsid w:val="00BD3951"/>
    <w:rsid w:val="00BD5F4E"/>
    <w:rsid w:val="00BE11BA"/>
    <w:rsid w:val="00BE3A5C"/>
    <w:rsid w:val="00BE3F7D"/>
    <w:rsid w:val="00BE480B"/>
    <w:rsid w:val="00BE48E9"/>
    <w:rsid w:val="00BF064D"/>
    <w:rsid w:val="00BF49BD"/>
    <w:rsid w:val="00BF6586"/>
    <w:rsid w:val="00BF77C3"/>
    <w:rsid w:val="00C019FC"/>
    <w:rsid w:val="00C02A6E"/>
    <w:rsid w:val="00C032B6"/>
    <w:rsid w:val="00C0388D"/>
    <w:rsid w:val="00C064D0"/>
    <w:rsid w:val="00C104DF"/>
    <w:rsid w:val="00C10756"/>
    <w:rsid w:val="00C10FBF"/>
    <w:rsid w:val="00C135D3"/>
    <w:rsid w:val="00C15206"/>
    <w:rsid w:val="00C17A5C"/>
    <w:rsid w:val="00C23A60"/>
    <w:rsid w:val="00C2639E"/>
    <w:rsid w:val="00C26CA4"/>
    <w:rsid w:val="00C276F9"/>
    <w:rsid w:val="00C31CFA"/>
    <w:rsid w:val="00C333D7"/>
    <w:rsid w:val="00C34B42"/>
    <w:rsid w:val="00C34FA1"/>
    <w:rsid w:val="00C364B3"/>
    <w:rsid w:val="00C36728"/>
    <w:rsid w:val="00C3775E"/>
    <w:rsid w:val="00C414A9"/>
    <w:rsid w:val="00C41C79"/>
    <w:rsid w:val="00C42026"/>
    <w:rsid w:val="00C428EC"/>
    <w:rsid w:val="00C43ECD"/>
    <w:rsid w:val="00C4654E"/>
    <w:rsid w:val="00C465CB"/>
    <w:rsid w:val="00C46850"/>
    <w:rsid w:val="00C47B67"/>
    <w:rsid w:val="00C50B2C"/>
    <w:rsid w:val="00C50DC9"/>
    <w:rsid w:val="00C54672"/>
    <w:rsid w:val="00C54CDD"/>
    <w:rsid w:val="00C55689"/>
    <w:rsid w:val="00C5743B"/>
    <w:rsid w:val="00C60EF9"/>
    <w:rsid w:val="00C61210"/>
    <w:rsid w:val="00C62576"/>
    <w:rsid w:val="00C62A30"/>
    <w:rsid w:val="00C63415"/>
    <w:rsid w:val="00C6469E"/>
    <w:rsid w:val="00C64968"/>
    <w:rsid w:val="00C65611"/>
    <w:rsid w:val="00C65D88"/>
    <w:rsid w:val="00C66372"/>
    <w:rsid w:val="00C67092"/>
    <w:rsid w:val="00C70732"/>
    <w:rsid w:val="00C708AC"/>
    <w:rsid w:val="00C72E3D"/>
    <w:rsid w:val="00C75497"/>
    <w:rsid w:val="00C75597"/>
    <w:rsid w:val="00C7651F"/>
    <w:rsid w:val="00C76DD4"/>
    <w:rsid w:val="00C77029"/>
    <w:rsid w:val="00C77A16"/>
    <w:rsid w:val="00C804A0"/>
    <w:rsid w:val="00C8329F"/>
    <w:rsid w:val="00C83911"/>
    <w:rsid w:val="00C8493D"/>
    <w:rsid w:val="00C85A5F"/>
    <w:rsid w:val="00C86FFD"/>
    <w:rsid w:val="00C90CBB"/>
    <w:rsid w:val="00C91BFB"/>
    <w:rsid w:val="00C922D8"/>
    <w:rsid w:val="00C96266"/>
    <w:rsid w:val="00C96810"/>
    <w:rsid w:val="00C97008"/>
    <w:rsid w:val="00CA0DB5"/>
    <w:rsid w:val="00CA229B"/>
    <w:rsid w:val="00CA3388"/>
    <w:rsid w:val="00CA374E"/>
    <w:rsid w:val="00CA423F"/>
    <w:rsid w:val="00CA44F0"/>
    <w:rsid w:val="00CA71A3"/>
    <w:rsid w:val="00CB0C5E"/>
    <w:rsid w:val="00CB19E3"/>
    <w:rsid w:val="00CB2816"/>
    <w:rsid w:val="00CB3E00"/>
    <w:rsid w:val="00CB4786"/>
    <w:rsid w:val="00CB5E20"/>
    <w:rsid w:val="00CB61AB"/>
    <w:rsid w:val="00CB67AC"/>
    <w:rsid w:val="00CC1A44"/>
    <w:rsid w:val="00CC2BE6"/>
    <w:rsid w:val="00CC3A4C"/>
    <w:rsid w:val="00CC5836"/>
    <w:rsid w:val="00CC5C3A"/>
    <w:rsid w:val="00CC70E0"/>
    <w:rsid w:val="00CD26E7"/>
    <w:rsid w:val="00CD2F29"/>
    <w:rsid w:val="00CD5489"/>
    <w:rsid w:val="00CE0B17"/>
    <w:rsid w:val="00CE41BB"/>
    <w:rsid w:val="00CE4D45"/>
    <w:rsid w:val="00CE7097"/>
    <w:rsid w:val="00CE79C6"/>
    <w:rsid w:val="00CF09B7"/>
    <w:rsid w:val="00CF31AE"/>
    <w:rsid w:val="00CF3919"/>
    <w:rsid w:val="00CF4DFC"/>
    <w:rsid w:val="00CF4F8F"/>
    <w:rsid w:val="00CF6803"/>
    <w:rsid w:val="00CF7520"/>
    <w:rsid w:val="00CF75B3"/>
    <w:rsid w:val="00D00CA2"/>
    <w:rsid w:val="00D02BEE"/>
    <w:rsid w:val="00D0419B"/>
    <w:rsid w:val="00D056B3"/>
    <w:rsid w:val="00D056FE"/>
    <w:rsid w:val="00D0581E"/>
    <w:rsid w:val="00D05EF7"/>
    <w:rsid w:val="00D0741F"/>
    <w:rsid w:val="00D11972"/>
    <w:rsid w:val="00D12FEC"/>
    <w:rsid w:val="00D17A97"/>
    <w:rsid w:val="00D17BE6"/>
    <w:rsid w:val="00D229D3"/>
    <w:rsid w:val="00D248CE"/>
    <w:rsid w:val="00D252E6"/>
    <w:rsid w:val="00D25DF1"/>
    <w:rsid w:val="00D26044"/>
    <w:rsid w:val="00D30814"/>
    <w:rsid w:val="00D33BAC"/>
    <w:rsid w:val="00D344C2"/>
    <w:rsid w:val="00D35456"/>
    <w:rsid w:val="00D358F1"/>
    <w:rsid w:val="00D36540"/>
    <w:rsid w:val="00D37732"/>
    <w:rsid w:val="00D41210"/>
    <w:rsid w:val="00D42393"/>
    <w:rsid w:val="00D43E12"/>
    <w:rsid w:val="00D454FC"/>
    <w:rsid w:val="00D457DF"/>
    <w:rsid w:val="00D47E95"/>
    <w:rsid w:val="00D53F40"/>
    <w:rsid w:val="00D548D0"/>
    <w:rsid w:val="00D54BA2"/>
    <w:rsid w:val="00D55AAE"/>
    <w:rsid w:val="00D55D45"/>
    <w:rsid w:val="00D56381"/>
    <w:rsid w:val="00D571AB"/>
    <w:rsid w:val="00D63088"/>
    <w:rsid w:val="00D65ECA"/>
    <w:rsid w:val="00D6708F"/>
    <w:rsid w:val="00D72D10"/>
    <w:rsid w:val="00D734A4"/>
    <w:rsid w:val="00D7351B"/>
    <w:rsid w:val="00D74B69"/>
    <w:rsid w:val="00D74DC3"/>
    <w:rsid w:val="00D770F0"/>
    <w:rsid w:val="00D77490"/>
    <w:rsid w:val="00D82C91"/>
    <w:rsid w:val="00D84455"/>
    <w:rsid w:val="00D8509E"/>
    <w:rsid w:val="00D91F38"/>
    <w:rsid w:val="00D92742"/>
    <w:rsid w:val="00D941F0"/>
    <w:rsid w:val="00D95510"/>
    <w:rsid w:val="00DA00E6"/>
    <w:rsid w:val="00DA10E5"/>
    <w:rsid w:val="00DA36FA"/>
    <w:rsid w:val="00DA5CE9"/>
    <w:rsid w:val="00DA5D12"/>
    <w:rsid w:val="00DA6182"/>
    <w:rsid w:val="00DA6DC9"/>
    <w:rsid w:val="00DA705E"/>
    <w:rsid w:val="00DA7C14"/>
    <w:rsid w:val="00DB55DD"/>
    <w:rsid w:val="00DC2529"/>
    <w:rsid w:val="00DC2656"/>
    <w:rsid w:val="00DC4408"/>
    <w:rsid w:val="00DC6032"/>
    <w:rsid w:val="00DC60F9"/>
    <w:rsid w:val="00DC61A6"/>
    <w:rsid w:val="00DC64C0"/>
    <w:rsid w:val="00DC6904"/>
    <w:rsid w:val="00DC694E"/>
    <w:rsid w:val="00DC6FEF"/>
    <w:rsid w:val="00DD0521"/>
    <w:rsid w:val="00DD1229"/>
    <w:rsid w:val="00DD1A10"/>
    <w:rsid w:val="00DD1CA6"/>
    <w:rsid w:val="00DD1E79"/>
    <w:rsid w:val="00DD21E6"/>
    <w:rsid w:val="00DD21F2"/>
    <w:rsid w:val="00DD3002"/>
    <w:rsid w:val="00DD38C0"/>
    <w:rsid w:val="00DD3E84"/>
    <w:rsid w:val="00DD4A60"/>
    <w:rsid w:val="00DD4EB5"/>
    <w:rsid w:val="00DE35CD"/>
    <w:rsid w:val="00DE423F"/>
    <w:rsid w:val="00DE4793"/>
    <w:rsid w:val="00DE70A2"/>
    <w:rsid w:val="00DE76ED"/>
    <w:rsid w:val="00DF18E9"/>
    <w:rsid w:val="00DF2CC3"/>
    <w:rsid w:val="00DF6DB4"/>
    <w:rsid w:val="00DF7611"/>
    <w:rsid w:val="00DF769D"/>
    <w:rsid w:val="00E001F2"/>
    <w:rsid w:val="00E00CD8"/>
    <w:rsid w:val="00E018F4"/>
    <w:rsid w:val="00E02AA2"/>
    <w:rsid w:val="00E0376F"/>
    <w:rsid w:val="00E04E7C"/>
    <w:rsid w:val="00E04FDF"/>
    <w:rsid w:val="00E05FA1"/>
    <w:rsid w:val="00E10407"/>
    <w:rsid w:val="00E15C6C"/>
    <w:rsid w:val="00E22ADD"/>
    <w:rsid w:val="00E2448F"/>
    <w:rsid w:val="00E24510"/>
    <w:rsid w:val="00E2492A"/>
    <w:rsid w:val="00E24C07"/>
    <w:rsid w:val="00E25858"/>
    <w:rsid w:val="00E26407"/>
    <w:rsid w:val="00E31DD0"/>
    <w:rsid w:val="00E336CE"/>
    <w:rsid w:val="00E33964"/>
    <w:rsid w:val="00E35B0F"/>
    <w:rsid w:val="00E40D69"/>
    <w:rsid w:val="00E41501"/>
    <w:rsid w:val="00E45371"/>
    <w:rsid w:val="00E455BA"/>
    <w:rsid w:val="00E45EA7"/>
    <w:rsid w:val="00E473E8"/>
    <w:rsid w:val="00E479D8"/>
    <w:rsid w:val="00E47A4C"/>
    <w:rsid w:val="00E53380"/>
    <w:rsid w:val="00E56003"/>
    <w:rsid w:val="00E56243"/>
    <w:rsid w:val="00E60579"/>
    <w:rsid w:val="00E60E62"/>
    <w:rsid w:val="00E60FF4"/>
    <w:rsid w:val="00E61EED"/>
    <w:rsid w:val="00E62604"/>
    <w:rsid w:val="00E62DC0"/>
    <w:rsid w:val="00E62EC7"/>
    <w:rsid w:val="00E642BB"/>
    <w:rsid w:val="00E64C27"/>
    <w:rsid w:val="00E65070"/>
    <w:rsid w:val="00E6564E"/>
    <w:rsid w:val="00E66D47"/>
    <w:rsid w:val="00E670F1"/>
    <w:rsid w:val="00E67F88"/>
    <w:rsid w:val="00E71B37"/>
    <w:rsid w:val="00E73842"/>
    <w:rsid w:val="00E7556B"/>
    <w:rsid w:val="00E77101"/>
    <w:rsid w:val="00E80008"/>
    <w:rsid w:val="00E8278E"/>
    <w:rsid w:val="00E85EF7"/>
    <w:rsid w:val="00E8679B"/>
    <w:rsid w:val="00E9148A"/>
    <w:rsid w:val="00E91A59"/>
    <w:rsid w:val="00E922E2"/>
    <w:rsid w:val="00E928EF"/>
    <w:rsid w:val="00E942B5"/>
    <w:rsid w:val="00E95A32"/>
    <w:rsid w:val="00E97360"/>
    <w:rsid w:val="00E97D75"/>
    <w:rsid w:val="00EA1926"/>
    <w:rsid w:val="00EA30F8"/>
    <w:rsid w:val="00EA7331"/>
    <w:rsid w:val="00EB139B"/>
    <w:rsid w:val="00EB21E8"/>
    <w:rsid w:val="00EB3659"/>
    <w:rsid w:val="00EB5018"/>
    <w:rsid w:val="00EB5E5D"/>
    <w:rsid w:val="00EC02E8"/>
    <w:rsid w:val="00EC19C4"/>
    <w:rsid w:val="00EC3905"/>
    <w:rsid w:val="00EC5182"/>
    <w:rsid w:val="00EC7278"/>
    <w:rsid w:val="00ED30DD"/>
    <w:rsid w:val="00ED44C7"/>
    <w:rsid w:val="00ED5230"/>
    <w:rsid w:val="00ED68C1"/>
    <w:rsid w:val="00ED6910"/>
    <w:rsid w:val="00ED7F27"/>
    <w:rsid w:val="00EE073B"/>
    <w:rsid w:val="00EE0FE5"/>
    <w:rsid w:val="00EE51EB"/>
    <w:rsid w:val="00EE5445"/>
    <w:rsid w:val="00EE7C1D"/>
    <w:rsid w:val="00EF1133"/>
    <w:rsid w:val="00EF286C"/>
    <w:rsid w:val="00EF4815"/>
    <w:rsid w:val="00EF49C8"/>
    <w:rsid w:val="00EF6018"/>
    <w:rsid w:val="00EF75A8"/>
    <w:rsid w:val="00EF765B"/>
    <w:rsid w:val="00F00A9D"/>
    <w:rsid w:val="00F020CD"/>
    <w:rsid w:val="00F041D7"/>
    <w:rsid w:val="00F04EB8"/>
    <w:rsid w:val="00F06D0F"/>
    <w:rsid w:val="00F0776A"/>
    <w:rsid w:val="00F078B6"/>
    <w:rsid w:val="00F1012A"/>
    <w:rsid w:val="00F10568"/>
    <w:rsid w:val="00F140D5"/>
    <w:rsid w:val="00F165D0"/>
    <w:rsid w:val="00F16796"/>
    <w:rsid w:val="00F20396"/>
    <w:rsid w:val="00F213BC"/>
    <w:rsid w:val="00F217AA"/>
    <w:rsid w:val="00F21E7C"/>
    <w:rsid w:val="00F227A5"/>
    <w:rsid w:val="00F263D8"/>
    <w:rsid w:val="00F26C96"/>
    <w:rsid w:val="00F26CEE"/>
    <w:rsid w:val="00F322EB"/>
    <w:rsid w:val="00F3322D"/>
    <w:rsid w:val="00F34813"/>
    <w:rsid w:val="00F361C3"/>
    <w:rsid w:val="00F3792B"/>
    <w:rsid w:val="00F37CB5"/>
    <w:rsid w:val="00F37EA9"/>
    <w:rsid w:val="00F40875"/>
    <w:rsid w:val="00F41334"/>
    <w:rsid w:val="00F41BC5"/>
    <w:rsid w:val="00F421A0"/>
    <w:rsid w:val="00F422D5"/>
    <w:rsid w:val="00F4278B"/>
    <w:rsid w:val="00F44D6D"/>
    <w:rsid w:val="00F45287"/>
    <w:rsid w:val="00F46B09"/>
    <w:rsid w:val="00F46C04"/>
    <w:rsid w:val="00F521D9"/>
    <w:rsid w:val="00F52C0F"/>
    <w:rsid w:val="00F539D0"/>
    <w:rsid w:val="00F54A94"/>
    <w:rsid w:val="00F557D6"/>
    <w:rsid w:val="00F56FC5"/>
    <w:rsid w:val="00F633CD"/>
    <w:rsid w:val="00F63E5D"/>
    <w:rsid w:val="00F640F2"/>
    <w:rsid w:val="00F65756"/>
    <w:rsid w:val="00F6708D"/>
    <w:rsid w:val="00F709FA"/>
    <w:rsid w:val="00F713E8"/>
    <w:rsid w:val="00F71C6C"/>
    <w:rsid w:val="00F71E3D"/>
    <w:rsid w:val="00F72B67"/>
    <w:rsid w:val="00F7390C"/>
    <w:rsid w:val="00F7397C"/>
    <w:rsid w:val="00F73CA6"/>
    <w:rsid w:val="00F74B3F"/>
    <w:rsid w:val="00F82D09"/>
    <w:rsid w:val="00F83D0C"/>
    <w:rsid w:val="00F91896"/>
    <w:rsid w:val="00F9256A"/>
    <w:rsid w:val="00F95D69"/>
    <w:rsid w:val="00F972B0"/>
    <w:rsid w:val="00FA2C0F"/>
    <w:rsid w:val="00FA3787"/>
    <w:rsid w:val="00FA3F37"/>
    <w:rsid w:val="00FA472A"/>
    <w:rsid w:val="00FA4944"/>
    <w:rsid w:val="00FA6E1F"/>
    <w:rsid w:val="00FA77E7"/>
    <w:rsid w:val="00FB26D6"/>
    <w:rsid w:val="00FB2865"/>
    <w:rsid w:val="00FB5D4E"/>
    <w:rsid w:val="00FB7794"/>
    <w:rsid w:val="00FC0ABC"/>
    <w:rsid w:val="00FC26D9"/>
    <w:rsid w:val="00FC374F"/>
    <w:rsid w:val="00FD04C2"/>
    <w:rsid w:val="00FD45CA"/>
    <w:rsid w:val="00FD5911"/>
    <w:rsid w:val="00FD6C3D"/>
    <w:rsid w:val="00FD75F9"/>
    <w:rsid w:val="00FE0C01"/>
    <w:rsid w:val="00FE3370"/>
    <w:rsid w:val="00FE55B3"/>
    <w:rsid w:val="00FE7A96"/>
    <w:rsid w:val="00FF02E3"/>
    <w:rsid w:val="00FF0BFC"/>
    <w:rsid w:val="00FF191A"/>
    <w:rsid w:val="00FF4890"/>
    <w:rsid w:val="00FF5CED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553F3"/>
    <w:pPr>
      <w:keepNext/>
      <w:jc w:val="center"/>
      <w:outlineLvl w:val="0"/>
    </w:pPr>
    <w:rPr>
      <w:rFonts w:ascii=".VnTime" w:hAnsi=".VnTime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53F3"/>
    <w:pPr>
      <w:tabs>
        <w:tab w:val="center" w:pos="4320"/>
        <w:tab w:val="right" w:pos="8640"/>
      </w:tabs>
    </w:pPr>
    <w:rPr>
      <w:rFonts w:eastAsia="MS Mincho"/>
      <w:lang w:eastAsia="ja-JP"/>
    </w:rPr>
  </w:style>
  <w:style w:type="character" w:styleId="PageNumber">
    <w:name w:val="page number"/>
    <w:basedOn w:val="DefaultParagraphFont"/>
    <w:rsid w:val="009553F3"/>
  </w:style>
  <w:style w:type="paragraph" w:styleId="Header">
    <w:name w:val="header"/>
    <w:basedOn w:val="Normal"/>
    <w:rsid w:val="001533D1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5B308D"/>
    <w:rPr>
      <w:sz w:val="20"/>
      <w:szCs w:val="20"/>
    </w:rPr>
  </w:style>
  <w:style w:type="character" w:styleId="FootnoteReference">
    <w:name w:val="footnote reference"/>
    <w:semiHidden/>
    <w:rsid w:val="005B308D"/>
    <w:rPr>
      <w:vertAlign w:val="superscript"/>
    </w:rPr>
  </w:style>
  <w:style w:type="paragraph" w:styleId="BalloonText">
    <w:name w:val="Balloon Text"/>
    <w:basedOn w:val="Normal"/>
    <w:semiHidden/>
    <w:rsid w:val="00782B7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F5DE2"/>
    <w:rPr>
      <w:sz w:val="16"/>
      <w:szCs w:val="16"/>
    </w:rPr>
  </w:style>
  <w:style w:type="paragraph" w:styleId="CommentText">
    <w:name w:val="annotation text"/>
    <w:basedOn w:val="Normal"/>
    <w:semiHidden/>
    <w:rsid w:val="008F5DE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F5D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BC651A"/>
    <w:rPr>
      <w:rFonts w:eastAsia="MS Mincho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5A56CC"/>
    <w:pPr>
      <w:ind w:left="720"/>
      <w:contextualSpacing/>
    </w:pPr>
  </w:style>
  <w:style w:type="paragraph" w:styleId="NormalWeb">
    <w:name w:val="Normal (Web)"/>
    <w:basedOn w:val="Normal"/>
    <w:uiPriority w:val="99"/>
    <w:rsid w:val="007C765F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7C765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553F3"/>
    <w:pPr>
      <w:keepNext/>
      <w:jc w:val="center"/>
      <w:outlineLvl w:val="0"/>
    </w:pPr>
    <w:rPr>
      <w:rFonts w:ascii=".VnTime" w:hAnsi=".VnTime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53F3"/>
    <w:pPr>
      <w:tabs>
        <w:tab w:val="center" w:pos="4320"/>
        <w:tab w:val="right" w:pos="8640"/>
      </w:tabs>
    </w:pPr>
    <w:rPr>
      <w:rFonts w:eastAsia="MS Mincho"/>
      <w:lang w:eastAsia="ja-JP"/>
    </w:rPr>
  </w:style>
  <w:style w:type="character" w:styleId="PageNumber">
    <w:name w:val="page number"/>
    <w:basedOn w:val="DefaultParagraphFont"/>
    <w:rsid w:val="009553F3"/>
  </w:style>
  <w:style w:type="paragraph" w:styleId="Header">
    <w:name w:val="header"/>
    <w:basedOn w:val="Normal"/>
    <w:rsid w:val="001533D1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5B308D"/>
    <w:rPr>
      <w:sz w:val="20"/>
      <w:szCs w:val="20"/>
    </w:rPr>
  </w:style>
  <w:style w:type="character" w:styleId="FootnoteReference">
    <w:name w:val="footnote reference"/>
    <w:semiHidden/>
    <w:rsid w:val="005B308D"/>
    <w:rPr>
      <w:vertAlign w:val="superscript"/>
    </w:rPr>
  </w:style>
  <w:style w:type="paragraph" w:styleId="BalloonText">
    <w:name w:val="Balloon Text"/>
    <w:basedOn w:val="Normal"/>
    <w:semiHidden/>
    <w:rsid w:val="00782B7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F5DE2"/>
    <w:rPr>
      <w:sz w:val="16"/>
      <w:szCs w:val="16"/>
    </w:rPr>
  </w:style>
  <w:style w:type="paragraph" w:styleId="CommentText">
    <w:name w:val="annotation text"/>
    <w:basedOn w:val="Normal"/>
    <w:semiHidden/>
    <w:rsid w:val="008F5DE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F5D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BC651A"/>
    <w:rPr>
      <w:rFonts w:eastAsia="MS Mincho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5A56CC"/>
    <w:pPr>
      <w:ind w:left="720"/>
      <w:contextualSpacing/>
    </w:pPr>
  </w:style>
  <w:style w:type="paragraph" w:styleId="NormalWeb">
    <w:name w:val="Normal (Web)"/>
    <w:basedOn w:val="Normal"/>
    <w:uiPriority w:val="99"/>
    <w:rsid w:val="007C765F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7C765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hhh\Application%20Data\Microsoft\Templates\no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71FE4-F380-45C6-AB45-4153CE92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nor.dot</Template>
  <TotalTime>3188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V</vt:lpstr>
    </vt:vector>
  </TitlesOfParts>
  <Company>MoIT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V</dc:title>
  <dc:creator>hanhhh</dc:creator>
  <cp:lastModifiedBy>Thịnh Vũ Hùng</cp:lastModifiedBy>
  <cp:revision>699</cp:revision>
  <cp:lastPrinted>2020-02-24T09:03:00Z</cp:lastPrinted>
  <dcterms:created xsi:type="dcterms:W3CDTF">2020-02-21T02:24:00Z</dcterms:created>
  <dcterms:modified xsi:type="dcterms:W3CDTF">2020-08-31T04:24:00Z</dcterms:modified>
</cp:coreProperties>
</file>